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F60" w:rsidRPr="00DD5891" w:rsidRDefault="00B17F60" w:rsidP="00516F10">
      <w:pPr>
        <w:pStyle w:val="NoSpacing"/>
        <w:jc w:val="center"/>
        <w:rPr>
          <w:rFonts w:ascii="Times New Roman" w:hAnsi="Times New Roman"/>
          <w:b/>
        </w:rPr>
      </w:pPr>
      <w:r w:rsidRPr="00DD5891">
        <w:rPr>
          <w:rFonts w:ascii="Times New Roman" w:hAnsi="Times New Roman"/>
          <w:b/>
        </w:rPr>
        <w:t>Всероссийская олимпиада школьников 20</w:t>
      </w:r>
      <w:r>
        <w:rPr>
          <w:rFonts w:ascii="Times New Roman" w:hAnsi="Times New Roman"/>
          <w:b/>
        </w:rPr>
        <w:t>20</w:t>
      </w:r>
      <w:r w:rsidRPr="00DD5891">
        <w:rPr>
          <w:rFonts w:ascii="Times New Roman" w:hAnsi="Times New Roman"/>
          <w:b/>
        </w:rPr>
        <w:t>-20</w:t>
      </w:r>
      <w:r>
        <w:rPr>
          <w:rFonts w:ascii="Times New Roman" w:hAnsi="Times New Roman"/>
          <w:b/>
        </w:rPr>
        <w:t>21</w:t>
      </w:r>
      <w:r w:rsidRPr="00DD5891">
        <w:rPr>
          <w:rFonts w:ascii="Times New Roman" w:hAnsi="Times New Roman"/>
          <w:b/>
        </w:rPr>
        <w:t xml:space="preserve"> учебный год, </w:t>
      </w:r>
      <w:r w:rsidRPr="00DD5891">
        <w:rPr>
          <w:rFonts w:ascii="Times New Roman" w:hAnsi="Times New Roman"/>
          <w:b/>
          <w:lang w:val="en-US"/>
        </w:rPr>
        <w:t>I</w:t>
      </w:r>
      <w:r w:rsidRPr="00DD5891">
        <w:rPr>
          <w:rFonts w:ascii="Times New Roman" w:hAnsi="Times New Roman"/>
          <w:b/>
        </w:rPr>
        <w:t xml:space="preserve"> (школьный) этап.</w:t>
      </w:r>
    </w:p>
    <w:p w:rsidR="00B17F60" w:rsidRPr="00F941E8" w:rsidRDefault="00B17F60" w:rsidP="00516F10">
      <w:pPr>
        <w:pStyle w:val="NoSpacing"/>
        <w:jc w:val="center"/>
        <w:rPr>
          <w:rFonts w:ascii="Times New Roman" w:hAnsi="Times New Roman"/>
          <w:b/>
        </w:rPr>
      </w:pPr>
      <w:r w:rsidRPr="00DD5891">
        <w:rPr>
          <w:rFonts w:ascii="Times New Roman" w:hAnsi="Times New Roman"/>
          <w:b/>
        </w:rPr>
        <w:t>Английский</w:t>
      </w:r>
      <w:r w:rsidRPr="00F941E8">
        <w:rPr>
          <w:rFonts w:ascii="Times New Roman" w:hAnsi="Times New Roman"/>
          <w:b/>
        </w:rPr>
        <w:t xml:space="preserve"> </w:t>
      </w:r>
      <w:r w:rsidRPr="00DD5891">
        <w:rPr>
          <w:rFonts w:ascii="Times New Roman" w:hAnsi="Times New Roman"/>
          <w:b/>
        </w:rPr>
        <w:t>язык</w:t>
      </w:r>
      <w:r w:rsidRPr="00F941E8">
        <w:rPr>
          <w:rFonts w:ascii="Times New Roman" w:hAnsi="Times New Roman"/>
          <w:b/>
        </w:rPr>
        <w:t xml:space="preserve">. 5-6 </w:t>
      </w:r>
      <w:r w:rsidRPr="00DD5891">
        <w:rPr>
          <w:rFonts w:ascii="Times New Roman" w:hAnsi="Times New Roman"/>
          <w:b/>
        </w:rPr>
        <w:t>класс</w:t>
      </w:r>
    </w:p>
    <w:p w:rsidR="00B17F60" w:rsidRDefault="00B17F60" w:rsidP="00516F10">
      <w:pPr>
        <w:pStyle w:val="NoSpacing"/>
        <w:rPr>
          <w:rFonts w:ascii="Times New Roman" w:hAnsi="Times New Roman"/>
          <w:sz w:val="28"/>
          <w:szCs w:val="28"/>
        </w:rPr>
      </w:pPr>
    </w:p>
    <w:p w:rsidR="00B17F60" w:rsidRPr="00823796" w:rsidRDefault="00B17F60" w:rsidP="00516F10">
      <w:pPr>
        <w:pStyle w:val="NoSpacing"/>
        <w:jc w:val="center"/>
        <w:rPr>
          <w:rFonts w:ascii="Times New Roman" w:hAnsi="Times New Roman"/>
          <w:b/>
          <w:sz w:val="28"/>
          <w:szCs w:val="28"/>
        </w:rPr>
      </w:pPr>
      <w:r w:rsidRPr="00823796">
        <w:rPr>
          <w:rFonts w:ascii="Times New Roman" w:hAnsi="Times New Roman"/>
          <w:b/>
          <w:sz w:val="28"/>
          <w:szCs w:val="28"/>
        </w:rPr>
        <w:t>ДЛЯ УЧИТЕЛЕЙ</w:t>
      </w:r>
    </w:p>
    <w:p w:rsidR="00B17F60" w:rsidRDefault="00B17F60" w:rsidP="00516F10">
      <w:pPr>
        <w:pStyle w:val="NoSpacing"/>
        <w:jc w:val="center"/>
        <w:rPr>
          <w:rFonts w:ascii="Times New Roman" w:hAnsi="Times New Roman"/>
          <w:sz w:val="28"/>
          <w:szCs w:val="28"/>
        </w:rPr>
      </w:pPr>
    </w:p>
    <w:p w:rsidR="00B17F60" w:rsidRPr="00516F10" w:rsidRDefault="00B17F60" w:rsidP="00516F10">
      <w:pPr>
        <w:pStyle w:val="NoSpacing"/>
        <w:jc w:val="center"/>
        <w:rPr>
          <w:rFonts w:ascii="Times New Roman" w:hAnsi="Times New Roman"/>
          <w:sz w:val="28"/>
          <w:szCs w:val="28"/>
        </w:rPr>
      </w:pPr>
      <w:r w:rsidRPr="00516F10">
        <w:rPr>
          <w:rFonts w:ascii="Times New Roman" w:hAnsi="Times New Roman"/>
          <w:sz w:val="28"/>
          <w:szCs w:val="28"/>
          <w:lang w:val="en-US"/>
        </w:rPr>
        <w:t>TAPESCRIPT</w:t>
      </w:r>
      <w:r>
        <w:rPr>
          <w:rFonts w:ascii="Times New Roman" w:hAnsi="Times New Roman"/>
          <w:sz w:val="28"/>
          <w:szCs w:val="28"/>
        </w:rPr>
        <w:t xml:space="preserve"> (Аудирование)</w:t>
      </w:r>
    </w:p>
    <w:p w:rsidR="00B17F60" w:rsidRPr="00F941E8" w:rsidRDefault="00B17F60" w:rsidP="00516F10">
      <w:pPr>
        <w:pStyle w:val="NoSpacing"/>
        <w:rPr>
          <w:rFonts w:ascii="Times New Roman" w:hAnsi="Times New Roman"/>
          <w:sz w:val="28"/>
          <w:szCs w:val="28"/>
          <w:lang w:eastAsia="ru-RU"/>
        </w:rPr>
      </w:pPr>
    </w:p>
    <w:p w:rsidR="00B17F60" w:rsidRPr="00823796" w:rsidRDefault="00B17F60" w:rsidP="00823796">
      <w:pPr>
        <w:pStyle w:val="Unithead"/>
        <w:rPr>
          <w:rFonts w:ascii="Times New Roman" w:hAnsi="Times New Roman" w:cs="Times New Roman"/>
          <w:sz w:val="24"/>
          <w:lang w:val="en-US"/>
        </w:rPr>
      </w:pPr>
      <w:r w:rsidRPr="00997962">
        <w:rPr>
          <w:rFonts w:ascii="Times New Roman" w:hAnsi="Times New Roman" w:cs="Times New Roman"/>
          <w:sz w:val="24"/>
          <w:lang w:val="ru-RU"/>
        </w:rPr>
        <w:t>Задание</w:t>
      </w:r>
      <w:r w:rsidRPr="00823796">
        <w:rPr>
          <w:rFonts w:ascii="Times New Roman" w:hAnsi="Times New Roman" w:cs="Times New Roman"/>
          <w:sz w:val="24"/>
          <w:lang w:val="en-US"/>
        </w:rPr>
        <w:t xml:space="preserve"> </w:t>
      </w:r>
      <w:r w:rsidRPr="008B2010">
        <w:rPr>
          <w:rFonts w:ascii="Times New Roman" w:hAnsi="Times New Roman" w:cs="Times New Roman"/>
          <w:sz w:val="24"/>
          <w:lang w:val="en-US"/>
        </w:rPr>
        <w:t xml:space="preserve">№ </w:t>
      </w:r>
      <w:r w:rsidRPr="00823796">
        <w:rPr>
          <w:rFonts w:ascii="Times New Roman" w:hAnsi="Times New Roman" w:cs="Times New Roman"/>
          <w:sz w:val="24"/>
          <w:lang w:val="en-US"/>
        </w:rPr>
        <w:t>1</w:t>
      </w:r>
    </w:p>
    <w:p w:rsidR="00B17F60" w:rsidRPr="00823796" w:rsidRDefault="00B17F60" w:rsidP="006A3420">
      <w:pPr>
        <w:jc w:val="both"/>
        <w:rPr>
          <w:lang w:val="en-GB"/>
        </w:rPr>
      </w:pPr>
      <w:r w:rsidRPr="00823796">
        <w:rPr>
          <w:lang w:val="en-GB"/>
        </w:rPr>
        <w:t xml:space="preserve">A  </w:t>
      </w:r>
    </w:p>
    <w:p w:rsidR="00B17F60" w:rsidRPr="00823796" w:rsidRDefault="00B17F60" w:rsidP="006A3420">
      <w:pPr>
        <w:jc w:val="both"/>
      </w:pPr>
      <w:r w:rsidRPr="00823796">
        <w:rPr>
          <w:lang w:val="en-GB"/>
        </w:rPr>
        <w:t>We stayed in the city centre and the hotel was really good. It was very old with big rooms and we could walk to the museums and galleries in three minutes!</w:t>
      </w:r>
    </w:p>
    <w:p w:rsidR="00B17F60" w:rsidRPr="00823796" w:rsidRDefault="00B17F60" w:rsidP="006A3420">
      <w:pPr>
        <w:jc w:val="both"/>
        <w:rPr>
          <w:lang w:val="en-GB"/>
        </w:rPr>
      </w:pPr>
      <w:r w:rsidRPr="00823796">
        <w:rPr>
          <w:lang w:val="en-GB"/>
        </w:rPr>
        <w:t xml:space="preserve">B </w:t>
      </w:r>
    </w:p>
    <w:p w:rsidR="00B17F60" w:rsidRPr="008B2010" w:rsidRDefault="00B17F60" w:rsidP="006A3420">
      <w:pPr>
        <w:jc w:val="both"/>
      </w:pPr>
      <w:r w:rsidRPr="00823796">
        <w:rPr>
          <w:lang w:val="en-GB"/>
        </w:rPr>
        <w:t>Our holiday was excellent! We stayed with some friends in their flat and they showed us all the best places to see. They also cooked us some fantastic traditional food! We’re going again next year!</w:t>
      </w:r>
    </w:p>
    <w:p w:rsidR="00B17F60" w:rsidRPr="00823796" w:rsidRDefault="00B17F60" w:rsidP="006A3420">
      <w:pPr>
        <w:jc w:val="both"/>
        <w:rPr>
          <w:lang w:val="en-GB"/>
        </w:rPr>
      </w:pPr>
      <w:r w:rsidRPr="00823796">
        <w:rPr>
          <w:lang w:val="en-GB"/>
        </w:rPr>
        <w:t xml:space="preserve">C </w:t>
      </w:r>
    </w:p>
    <w:p w:rsidR="00B17F60" w:rsidRPr="00823796" w:rsidRDefault="00B17F60" w:rsidP="006A3420">
      <w:pPr>
        <w:jc w:val="both"/>
      </w:pPr>
      <w:r w:rsidRPr="00823796">
        <w:rPr>
          <w:lang w:val="en-GB"/>
        </w:rPr>
        <w:t>We had to walk everywhere! It was terrible. We couldn’t speak the language and we couldn’t understand the bus system. So we walked. We all got really tired. Our hotel was very small and the rooms were cold. It was near the railway station and we could hear the trains all through the night!</w:t>
      </w:r>
    </w:p>
    <w:p w:rsidR="00B17F60" w:rsidRPr="00823796" w:rsidRDefault="00B17F60" w:rsidP="006A3420">
      <w:pPr>
        <w:jc w:val="both"/>
        <w:rPr>
          <w:lang w:val="en-GB"/>
        </w:rPr>
      </w:pPr>
      <w:r w:rsidRPr="00823796">
        <w:rPr>
          <w:lang w:val="en-GB"/>
        </w:rPr>
        <w:t xml:space="preserve">D </w:t>
      </w:r>
    </w:p>
    <w:p w:rsidR="00B17F60" w:rsidRPr="00823796" w:rsidRDefault="00B17F60" w:rsidP="006A3420">
      <w:pPr>
        <w:jc w:val="both"/>
        <w:rPr>
          <w:lang w:val="en-GB"/>
        </w:rPr>
      </w:pPr>
      <w:r w:rsidRPr="00823796">
        <w:rPr>
          <w:lang w:val="en-GB"/>
        </w:rPr>
        <w:t>It’s a very modern city with a lot of new department stores. The shops are wonderful. It was a shopping holiday really! My mum and I had a lot of fun. Dad isn’t interested in shops so he stayed in the hotel room a lot and watched TV! For our next holiday we’re going to a beach. Dad likes that!</w:t>
      </w:r>
    </w:p>
    <w:p w:rsidR="00B17F60" w:rsidRDefault="00B17F60" w:rsidP="006A3420">
      <w:pPr>
        <w:jc w:val="both"/>
        <w:rPr>
          <w:lang w:val="en-GB"/>
        </w:rPr>
      </w:pPr>
    </w:p>
    <w:p w:rsidR="00B17F60" w:rsidRPr="006A3420" w:rsidRDefault="00B17F60" w:rsidP="006A3420">
      <w:pPr>
        <w:jc w:val="both"/>
        <w:rPr>
          <w:b/>
          <w:bCs/>
        </w:rPr>
      </w:pPr>
      <w:r w:rsidRPr="00997962">
        <w:rPr>
          <w:b/>
          <w:bCs/>
          <w:lang w:val="ru-RU"/>
        </w:rPr>
        <w:t>Задание</w:t>
      </w:r>
      <w:r w:rsidRPr="00823796">
        <w:rPr>
          <w:b/>
          <w:bCs/>
        </w:rPr>
        <w:t xml:space="preserve"> </w:t>
      </w:r>
      <w:r w:rsidRPr="006A3420">
        <w:rPr>
          <w:b/>
          <w:bCs/>
        </w:rPr>
        <w:t xml:space="preserve">№ </w:t>
      </w:r>
      <w:r w:rsidRPr="00823796">
        <w:rPr>
          <w:b/>
          <w:bCs/>
        </w:rPr>
        <w:t>2</w:t>
      </w:r>
    </w:p>
    <w:p w:rsidR="00B17F60" w:rsidRPr="006A3420" w:rsidRDefault="00B17F60" w:rsidP="006A3420">
      <w:pPr>
        <w:jc w:val="both"/>
        <w:rPr>
          <w:b/>
          <w:bCs/>
        </w:rPr>
      </w:pPr>
    </w:p>
    <w:p w:rsidR="00B17F60" w:rsidRPr="006A3420" w:rsidRDefault="00B17F60" w:rsidP="006A3420">
      <w:pPr>
        <w:pStyle w:val="NoSpacing"/>
        <w:jc w:val="both"/>
        <w:rPr>
          <w:rFonts w:ascii="Times New Roman" w:hAnsi="Times New Roman"/>
          <w:sz w:val="24"/>
          <w:szCs w:val="24"/>
          <w:lang w:val="en-US"/>
        </w:rPr>
      </w:pPr>
      <w:r w:rsidRPr="006A3420">
        <w:rPr>
          <w:rFonts w:ascii="Times New Roman" w:hAnsi="Times New Roman"/>
          <w:sz w:val="24"/>
          <w:szCs w:val="24"/>
          <w:lang w:val="en-US"/>
        </w:rPr>
        <w:t>Woman: Hello. Are you the farmer’s son?</w:t>
      </w:r>
    </w:p>
    <w:p w:rsidR="00B17F60" w:rsidRPr="006A3420" w:rsidRDefault="00B17F60" w:rsidP="006A3420">
      <w:pPr>
        <w:pStyle w:val="NoSpacing"/>
        <w:jc w:val="both"/>
        <w:rPr>
          <w:rFonts w:ascii="Times New Roman" w:hAnsi="Times New Roman"/>
          <w:sz w:val="24"/>
          <w:szCs w:val="24"/>
          <w:lang w:val="en-US"/>
        </w:rPr>
      </w:pPr>
      <w:r w:rsidRPr="006A3420">
        <w:rPr>
          <w:rFonts w:ascii="Times New Roman" w:hAnsi="Times New Roman"/>
          <w:sz w:val="24"/>
          <w:szCs w:val="24"/>
          <w:lang w:val="en-US"/>
        </w:rPr>
        <w:t>Boy: Yes, I am. Can I help you?</w:t>
      </w:r>
    </w:p>
    <w:p w:rsidR="00B17F60" w:rsidRPr="006A3420" w:rsidRDefault="00B17F60" w:rsidP="006A3420">
      <w:pPr>
        <w:pStyle w:val="NoSpacing"/>
        <w:jc w:val="both"/>
        <w:rPr>
          <w:rFonts w:ascii="Times New Roman" w:hAnsi="Times New Roman"/>
          <w:sz w:val="24"/>
          <w:szCs w:val="24"/>
          <w:lang w:val="en-US"/>
        </w:rPr>
      </w:pPr>
      <w:r w:rsidRPr="006A3420">
        <w:rPr>
          <w:rFonts w:ascii="Times New Roman" w:hAnsi="Times New Roman"/>
          <w:sz w:val="24"/>
          <w:szCs w:val="24"/>
          <w:lang w:val="en-US"/>
        </w:rPr>
        <w:t>Woman: Our book says we can camp on this farm. Is that right?</w:t>
      </w:r>
    </w:p>
    <w:p w:rsidR="00B17F60" w:rsidRPr="00103862" w:rsidRDefault="00B17F60" w:rsidP="006A3420">
      <w:pPr>
        <w:pStyle w:val="NoSpacing"/>
        <w:jc w:val="both"/>
        <w:rPr>
          <w:rFonts w:ascii="Times New Roman" w:hAnsi="Times New Roman"/>
          <w:sz w:val="24"/>
          <w:szCs w:val="24"/>
          <w:lang w:val="en-US"/>
        </w:rPr>
      </w:pPr>
      <w:r w:rsidRPr="006A3420">
        <w:rPr>
          <w:rFonts w:ascii="Times New Roman" w:hAnsi="Times New Roman"/>
          <w:sz w:val="24"/>
          <w:szCs w:val="24"/>
          <w:lang w:val="en-US"/>
        </w:rPr>
        <w:t xml:space="preserve">Boy: Yes, it is. </w:t>
      </w:r>
      <w:r w:rsidRPr="00103862">
        <w:rPr>
          <w:rFonts w:ascii="Times New Roman" w:hAnsi="Times New Roman"/>
          <w:sz w:val="24"/>
          <w:szCs w:val="24"/>
          <w:lang w:val="en-US"/>
        </w:rPr>
        <w:t>Dad’s not here this morning, but I can help. And what’s your name, please?</w:t>
      </w:r>
    </w:p>
    <w:p w:rsidR="00B17F60" w:rsidRPr="003D16CD" w:rsidRDefault="00B17F60" w:rsidP="006A3420">
      <w:pPr>
        <w:jc w:val="both"/>
      </w:pPr>
      <w:r w:rsidRPr="003D16CD">
        <w:t>Woman: We’re Mr. and Mrs. Welcome. You spell that W-E-L-C-O-M-E</w:t>
      </w:r>
    </w:p>
    <w:p w:rsidR="00B17F60" w:rsidRPr="003D16CD" w:rsidRDefault="00B17F60" w:rsidP="006A3420">
      <w:pPr>
        <w:jc w:val="both"/>
      </w:pPr>
      <w:r w:rsidRPr="003D16CD">
        <w:t>Boy: OK… I</w:t>
      </w:r>
      <w:r>
        <w:t>’l</w:t>
      </w:r>
      <w:r w:rsidRPr="003D16CD">
        <w:t>l just write that on this piece of paper.</w:t>
      </w:r>
    </w:p>
    <w:p w:rsidR="00B17F60" w:rsidRPr="003D16CD" w:rsidRDefault="00B17F60" w:rsidP="006A3420">
      <w:pPr>
        <w:jc w:val="both"/>
      </w:pPr>
      <w:r w:rsidRPr="003D16CD">
        <w:t>Woman: We’ve got our children too. There are four of us.</w:t>
      </w:r>
    </w:p>
    <w:p w:rsidR="00B17F60" w:rsidRPr="003D16CD" w:rsidRDefault="00B17F60" w:rsidP="006A3420">
      <w:pPr>
        <w:jc w:val="both"/>
      </w:pPr>
      <w:r w:rsidRPr="003D16CD">
        <w:t>Boy: That’s fine. Perhaps your children would like to come and see the sheep one day        with me! I help a lot my dad here.</w:t>
      </w:r>
    </w:p>
    <w:p w:rsidR="00B17F60" w:rsidRPr="003D16CD" w:rsidRDefault="00B17F60" w:rsidP="006A3420">
      <w:pPr>
        <w:jc w:val="both"/>
      </w:pPr>
      <w:r w:rsidRPr="003D16CD">
        <w:t>Woman: I can see that!</w:t>
      </w:r>
    </w:p>
    <w:p w:rsidR="00B17F60" w:rsidRPr="003D16CD" w:rsidRDefault="00B17F60" w:rsidP="006A3420">
      <w:pPr>
        <w:jc w:val="both"/>
      </w:pPr>
      <w:r w:rsidRPr="003D16CD">
        <w:t>Boy: What colour is your tent?</w:t>
      </w:r>
    </w:p>
    <w:p w:rsidR="00B17F60" w:rsidRPr="003D16CD" w:rsidRDefault="00B17F60" w:rsidP="006A3420">
      <w:pPr>
        <w:jc w:val="both"/>
      </w:pPr>
      <w:r w:rsidRPr="003D16CD">
        <w:t>Woman: It’s blue with a white stripe round it. It’s not very big.</w:t>
      </w:r>
    </w:p>
    <w:p w:rsidR="00B17F60" w:rsidRPr="003D16CD" w:rsidRDefault="00B17F60" w:rsidP="006A3420">
      <w:pPr>
        <w:jc w:val="both"/>
      </w:pPr>
      <w:r w:rsidRPr="003D16CD">
        <w:t>Boy: OK. You can put it in our top field. You can drive up there.</w:t>
      </w:r>
    </w:p>
    <w:p w:rsidR="00B17F60" w:rsidRPr="003D16CD" w:rsidRDefault="00B17F60" w:rsidP="006A3420">
      <w:pPr>
        <w:jc w:val="both"/>
      </w:pPr>
      <w:r w:rsidRPr="003D16CD">
        <w:t>Woman: Great. We’ve got lots of camping things to carry, so that’s good!</w:t>
      </w:r>
    </w:p>
    <w:p w:rsidR="00B17F60" w:rsidRPr="003D16CD" w:rsidRDefault="00B17F60" w:rsidP="006A3420">
      <w:pPr>
        <w:jc w:val="both"/>
      </w:pPr>
      <w:r w:rsidRPr="003D16CD">
        <w:t>Boy: Do you need anything?</w:t>
      </w:r>
    </w:p>
    <w:p w:rsidR="00B17F60" w:rsidRPr="003D16CD" w:rsidRDefault="00B17F60" w:rsidP="006A3420">
      <w:pPr>
        <w:jc w:val="both"/>
      </w:pPr>
      <w:r w:rsidRPr="003D16CD">
        <w:t>Woman: We’ve got cooking and sleeping things but have you got any bikes we can use? We might want to go for a ride.</w:t>
      </w:r>
    </w:p>
    <w:p w:rsidR="00B17F60" w:rsidRPr="003D16CD" w:rsidRDefault="00B17F60" w:rsidP="006A3420">
      <w:pPr>
        <w:jc w:val="both"/>
      </w:pPr>
      <w:r w:rsidRPr="003D16CD">
        <w:t xml:space="preserve">Boy: Yes. We can help with those. Dad will come and speak to you about that. </w:t>
      </w:r>
    </w:p>
    <w:p w:rsidR="00B17F60" w:rsidRPr="003D16CD" w:rsidRDefault="00B17F60" w:rsidP="006A3420">
      <w:pPr>
        <w:jc w:val="both"/>
      </w:pPr>
      <w:r w:rsidRPr="003D16CD">
        <w:t>Woman: Thanks a lot. The countryside here is so beautiful!</w:t>
      </w:r>
    </w:p>
    <w:p w:rsidR="00B17F60" w:rsidRPr="003D16CD" w:rsidRDefault="00B17F60" w:rsidP="006A3420">
      <w:pPr>
        <w:jc w:val="both"/>
      </w:pPr>
      <w:r w:rsidRPr="003D16CD">
        <w:t>Boy: And when are you going to leave?</w:t>
      </w:r>
    </w:p>
    <w:p w:rsidR="00B17F60" w:rsidRPr="003D16CD" w:rsidRDefault="00B17F60" w:rsidP="006A3420">
      <w:pPr>
        <w:jc w:val="both"/>
      </w:pPr>
      <w:r w:rsidRPr="003D16CD">
        <w:t>Woman: On June 11</w:t>
      </w:r>
      <w:r w:rsidRPr="003D16CD">
        <w:rPr>
          <w:vertAlign w:val="superscript"/>
        </w:rPr>
        <w:t>th</w:t>
      </w:r>
      <w:r w:rsidRPr="003D16CD">
        <w:t>, sorry ... I mean June 12</w:t>
      </w:r>
      <w:r w:rsidRPr="003D16CD">
        <w:rPr>
          <w:vertAlign w:val="superscript"/>
        </w:rPr>
        <w:t>th</w:t>
      </w:r>
      <w:r w:rsidRPr="003D16CD">
        <w:t>. My mistake!</w:t>
      </w:r>
    </w:p>
    <w:p w:rsidR="00B17F60" w:rsidRPr="003D16CD" w:rsidRDefault="00B17F60" w:rsidP="006A3420">
      <w:pPr>
        <w:jc w:val="both"/>
      </w:pPr>
      <w:r w:rsidRPr="003D16CD">
        <w:t>Boy: That’s all right. OK … Follow me and I’ll show you where to put your tent now.</w:t>
      </w:r>
    </w:p>
    <w:p w:rsidR="00B17F60" w:rsidRPr="003D16CD" w:rsidRDefault="00B17F60" w:rsidP="006A3420">
      <w:pPr>
        <w:jc w:val="both"/>
      </w:pPr>
      <w:r w:rsidRPr="003D16CD">
        <w:t>Woman: Great! Thanks!</w:t>
      </w:r>
    </w:p>
    <w:p w:rsidR="00B17F60" w:rsidRPr="00823796" w:rsidRDefault="00B17F60" w:rsidP="006A3420">
      <w:pPr>
        <w:jc w:val="both"/>
        <w:rPr>
          <w:lang w:val="ru-RU"/>
        </w:rPr>
      </w:pPr>
    </w:p>
    <w:sectPr w:rsidR="00B17F60" w:rsidRPr="00823796" w:rsidSect="00823796">
      <w:pgSz w:w="11909" w:h="16834"/>
      <w:pgMar w:top="851" w:right="1440" w:bottom="1440" w:left="1440"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6F10"/>
    <w:rsid w:val="00000018"/>
    <w:rsid w:val="000000DD"/>
    <w:rsid w:val="00000CE4"/>
    <w:rsid w:val="0000134F"/>
    <w:rsid w:val="0000157F"/>
    <w:rsid w:val="0000188C"/>
    <w:rsid w:val="00001CFE"/>
    <w:rsid w:val="00002479"/>
    <w:rsid w:val="000027C7"/>
    <w:rsid w:val="0000318A"/>
    <w:rsid w:val="00003DC0"/>
    <w:rsid w:val="000040AA"/>
    <w:rsid w:val="000042CB"/>
    <w:rsid w:val="000046B0"/>
    <w:rsid w:val="0000584E"/>
    <w:rsid w:val="00005ACA"/>
    <w:rsid w:val="000060E1"/>
    <w:rsid w:val="000062B0"/>
    <w:rsid w:val="00006418"/>
    <w:rsid w:val="00006A1C"/>
    <w:rsid w:val="00007395"/>
    <w:rsid w:val="00007623"/>
    <w:rsid w:val="00007A03"/>
    <w:rsid w:val="00007A79"/>
    <w:rsid w:val="00007AFF"/>
    <w:rsid w:val="00007B4A"/>
    <w:rsid w:val="00007B8D"/>
    <w:rsid w:val="000102C5"/>
    <w:rsid w:val="000104B2"/>
    <w:rsid w:val="00010885"/>
    <w:rsid w:val="00011177"/>
    <w:rsid w:val="00011186"/>
    <w:rsid w:val="00011C4B"/>
    <w:rsid w:val="0001206B"/>
    <w:rsid w:val="000121C1"/>
    <w:rsid w:val="0001257B"/>
    <w:rsid w:val="00012FE5"/>
    <w:rsid w:val="000130DC"/>
    <w:rsid w:val="0001366B"/>
    <w:rsid w:val="00013789"/>
    <w:rsid w:val="00013A5B"/>
    <w:rsid w:val="00013B0D"/>
    <w:rsid w:val="00013BB4"/>
    <w:rsid w:val="00013F2E"/>
    <w:rsid w:val="00013F40"/>
    <w:rsid w:val="000143F1"/>
    <w:rsid w:val="00014510"/>
    <w:rsid w:val="00014851"/>
    <w:rsid w:val="00014DD0"/>
    <w:rsid w:val="00014FE4"/>
    <w:rsid w:val="000150AF"/>
    <w:rsid w:val="000156B6"/>
    <w:rsid w:val="0001571A"/>
    <w:rsid w:val="000158DE"/>
    <w:rsid w:val="00015A11"/>
    <w:rsid w:val="000163E1"/>
    <w:rsid w:val="00016866"/>
    <w:rsid w:val="00016E88"/>
    <w:rsid w:val="00016F11"/>
    <w:rsid w:val="00017039"/>
    <w:rsid w:val="00017226"/>
    <w:rsid w:val="000204B6"/>
    <w:rsid w:val="00020B3A"/>
    <w:rsid w:val="00020E8C"/>
    <w:rsid w:val="00021392"/>
    <w:rsid w:val="00021936"/>
    <w:rsid w:val="00021F3D"/>
    <w:rsid w:val="000229EA"/>
    <w:rsid w:val="00023869"/>
    <w:rsid w:val="00023BF4"/>
    <w:rsid w:val="00024045"/>
    <w:rsid w:val="00024077"/>
    <w:rsid w:val="00024110"/>
    <w:rsid w:val="00024412"/>
    <w:rsid w:val="000246F2"/>
    <w:rsid w:val="00024874"/>
    <w:rsid w:val="00024A68"/>
    <w:rsid w:val="00024A8E"/>
    <w:rsid w:val="00024D7D"/>
    <w:rsid w:val="00025E0D"/>
    <w:rsid w:val="000264D1"/>
    <w:rsid w:val="00026662"/>
    <w:rsid w:val="00026C55"/>
    <w:rsid w:val="00027344"/>
    <w:rsid w:val="000275CE"/>
    <w:rsid w:val="00027CA7"/>
    <w:rsid w:val="00027DE3"/>
    <w:rsid w:val="000305D4"/>
    <w:rsid w:val="00030754"/>
    <w:rsid w:val="00030873"/>
    <w:rsid w:val="00030B50"/>
    <w:rsid w:val="00030E58"/>
    <w:rsid w:val="00030EE7"/>
    <w:rsid w:val="0003107C"/>
    <w:rsid w:val="00031B0A"/>
    <w:rsid w:val="00031CB6"/>
    <w:rsid w:val="00032222"/>
    <w:rsid w:val="00032942"/>
    <w:rsid w:val="00032A89"/>
    <w:rsid w:val="00032ECD"/>
    <w:rsid w:val="0003309C"/>
    <w:rsid w:val="00033184"/>
    <w:rsid w:val="00033529"/>
    <w:rsid w:val="00033C01"/>
    <w:rsid w:val="00034112"/>
    <w:rsid w:val="00034544"/>
    <w:rsid w:val="000348B4"/>
    <w:rsid w:val="00034EFB"/>
    <w:rsid w:val="000351F9"/>
    <w:rsid w:val="0003521E"/>
    <w:rsid w:val="000358E7"/>
    <w:rsid w:val="00035F0B"/>
    <w:rsid w:val="0003656E"/>
    <w:rsid w:val="00037372"/>
    <w:rsid w:val="0003756B"/>
    <w:rsid w:val="00040125"/>
    <w:rsid w:val="00040668"/>
    <w:rsid w:val="00040DCE"/>
    <w:rsid w:val="00040E1C"/>
    <w:rsid w:val="00040EF7"/>
    <w:rsid w:val="000412F1"/>
    <w:rsid w:val="00041302"/>
    <w:rsid w:val="000416AB"/>
    <w:rsid w:val="000419D2"/>
    <w:rsid w:val="00041A5E"/>
    <w:rsid w:val="00041B1F"/>
    <w:rsid w:val="00041B9A"/>
    <w:rsid w:val="00041DD8"/>
    <w:rsid w:val="00041EC1"/>
    <w:rsid w:val="000422C5"/>
    <w:rsid w:val="000426C7"/>
    <w:rsid w:val="00042BCB"/>
    <w:rsid w:val="00042CAB"/>
    <w:rsid w:val="00042D71"/>
    <w:rsid w:val="00042EA1"/>
    <w:rsid w:val="00042EC0"/>
    <w:rsid w:val="000433F8"/>
    <w:rsid w:val="00043B3D"/>
    <w:rsid w:val="00043C06"/>
    <w:rsid w:val="00043C8B"/>
    <w:rsid w:val="00043D1C"/>
    <w:rsid w:val="00043DF3"/>
    <w:rsid w:val="000445A6"/>
    <w:rsid w:val="000445C9"/>
    <w:rsid w:val="000450B3"/>
    <w:rsid w:val="000451D3"/>
    <w:rsid w:val="000457F2"/>
    <w:rsid w:val="00045984"/>
    <w:rsid w:val="000475CF"/>
    <w:rsid w:val="00050D64"/>
    <w:rsid w:val="000511CE"/>
    <w:rsid w:val="000516AE"/>
    <w:rsid w:val="0005175D"/>
    <w:rsid w:val="000522FD"/>
    <w:rsid w:val="00052316"/>
    <w:rsid w:val="000523E7"/>
    <w:rsid w:val="0005299D"/>
    <w:rsid w:val="00052E31"/>
    <w:rsid w:val="00052F37"/>
    <w:rsid w:val="00052F50"/>
    <w:rsid w:val="0005319A"/>
    <w:rsid w:val="000531CB"/>
    <w:rsid w:val="000534EC"/>
    <w:rsid w:val="00053595"/>
    <w:rsid w:val="00053B8B"/>
    <w:rsid w:val="00054F95"/>
    <w:rsid w:val="000553B1"/>
    <w:rsid w:val="000554A6"/>
    <w:rsid w:val="000558B9"/>
    <w:rsid w:val="00055EFA"/>
    <w:rsid w:val="00055F6B"/>
    <w:rsid w:val="00055FCD"/>
    <w:rsid w:val="000560FC"/>
    <w:rsid w:val="000568E3"/>
    <w:rsid w:val="00056AA3"/>
    <w:rsid w:val="00056B73"/>
    <w:rsid w:val="00056C5A"/>
    <w:rsid w:val="00056E05"/>
    <w:rsid w:val="0005712D"/>
    <w:rsid w:val="00057A99"/>
    <w:rsid w:val="00057F16"/>
    <w:rsid w:val="000600A1"/>
    <w:rsid w:val="00060255"/>
    <w:rsid w:val="00060B33"/>
    <w:rsid w:val="00060B8B"/>
    <w:rsid w:val="0006166D"/>
    <w:rsid w:val="00061728"/>
    <w:rsid w:val="000620C3"/>
    <w:rsid w:val="000620F1"/>
    <w:rsid w:val="00062427"/>
    <w:rsid w:val="000625AC"/>
    <w:rsid w:val="00063458"/>
    <w:rsid w:val="0006377A"/>
    <w:rsid w:val="00063A02"/>
    <w:rsid w:val="00063E95"/>
    <w:rsid w:val="000641F1"/>
    <w:rsid w:val="0006450E"/>
    <w:rsid w:val="00064AA9"/>
    <w:rsid w:val="00064C21"/>
    <w:rsid w:val="00065180"/>
    <w:rsid w:val="0006524C"/>
    <w:rsid w:val="00065930"/>
    <w:rsid w:val="00065A54"/>
    <w:rsid w:val="00065AAF"/>
    <w:rsid w:val="00065B0D"/>
    <w:rsid w:val="00065F1E"/>
    <w:rsid w:val="000667F5"/>
    <w:rsid w:val="00066E43"/>
    <w:rsid w:val="00066EC2"/>
    <w:rsid w:val="0006701E"/>
    <w:rsid w:val="00067177"/>
    <w:rsid w:val="00067F78"/>
    <w:rsid w:val="000703BA"/>
    <w:rsid w:val="00070DFE"/>
    <w:rsid w:val="00071219"/>
    <w:rsid w:val="0007153F"/>
    <w:rsid w:val="000719DB"/>
    <w:rsid w:val="00071A31"/>
    <w:rsid w:val="00071B52"/>
    <w:rsid w:val="00071FE7"/>
    <w:rsid w:val="000720F9"/>
    <w:rsid w:val="00072269"/>
    <w:rsid w:val="00072391"/>
    <w:rsid w:val="00072648"/>
    <w:rsid w:val="00072692"/>
    <w:rsid w:val="00072718"/>
    <w:rsid w:val="00072AB0"/>
    <w:rsid w:val="00072AC9"/>
    <w:rsid w:val="00072AFE"/>
    <w:rsid w:val="00072C6E"/>
    <w:rsid w:val="000732F5"/>
    <w:rsid w:val="000735A4"/>
    <w:rsid w:val="000739F7"/>
    <w:rsid w:val="00074065"/>
    <w:rsid w:val="00074223"/>
    <w:rsid w:val="00074298"/>
    <w:rsid w:val="000749A7"/>
    <w:rsid w:val="00074FA9"/>
    <w:rsid w:val="00075203"/>
    <w:rsid w:val="00075749"/>
    <w:rsid w:val="00075C85"/>
    <w:rsid w:val="00076EEA"/>
    <w:rsid w:val="00077101"/>
    <w:rsid w:val="00077135"/>
    <w:rsid w:val="0007775E"/>
    <w:rsid w:val="0007790A"/>
    <w:rsid w:val="00077B2F"/>
    <w:rsid w:val="00077EE5"/>
    <w:rsid w:val="00077F7E"/>
    <w:rsid w:val="0008014F"/>
    <w:rsid w:val="00080295"/>
    <w:rsid w:val="00080E1F"/>
    <w:rsid w:val="0008110E"/>
    <w:rsid w:val="00081AFF"/>
    <w:rsid w:val="00081FA7"/>
    <w:rsid w:val="00082327"/>
    <w:rsid w:val="00082FB4"/>
    <w:rsid w:val="000832EC"/>
    <w:rsid w:val="000833E6"/>
    <w:rsid w:val="000834FB"/>
    <w:rsid w:val="000835C2"/>
    <w:rsid w:val="00083786"/>
    <w:rsid w:val="000837A0"/>
    <w:rsid w:val="000837CD"/>
    <w:rsid w:val="00083C04"/>
    <w:rsid w:val="00083C9D"/>
    <w:rsid w:val="00083D8D"/>
    <w:rsid w:val="00084092"/>
    <w:rsid w:val="0008424C"/>
    <w:rsid w:val="000843E7"/>
    <w:rsid w:val="000846E3"/>
    <w:rsid w:val="000848F6"/>
    <w:rsid w:val="00084EAD"/>
    <w:rsid w:val="00085101"/>
    <w:rsid w:val="0008520C"/>
    <w:rsid w:val="00085761"/>
    <w:rsid w:val="00085DE1"/>
    <w:rsid w:val="00085E17"/>
    <w:rsid w:val="00085F94"/>
    <w:rsid w:val="00086103"/>
    <w:rsid w:val="00086371"/>
    <w:rsid w:val="000865AC"/>
    <w:rsid w:val="00086E41"/>
    <w:rsid w:val="00087DB5"/>
    <w:rsid w:val="00090574"/>
    <w:rsid w:val="00090800"/>
    <w:rsid w:val="00090904"/>
    <w:rsid w:val="0009170A"/>
    <w:rsid w:val="00092798"/>
    <w:rsid w:val="000930C2"/>
    <w:rsid w:val="000930F0"/>
    <w:rsid w:val="00093907"/>
    <w:rsid w:val="00093B2D"/>
    <w:rsid w:val="0009428A"/>
    <w:rsid w:val="000948B0"/>
    <w:rsid w:val="0009497D"/>
    <w:rsid w:val="0009552E"/>
    <w:rsid w:val="000956CA"/>
    <w:rsid w:val="00095BB6"/>
    <w:rsid w:val="00095CA4"/>
    <w:rsid w:val="00095E5F"/>
    <w:rsid w:val="00095E6A"/>
    <w:rsid w:val="000968E6"/>
    <w:rsid w:val="00096FAD"/>
    <w:rsid w:val="00097356"/>
    <w:rsid w:val="00097843"/>
    <w:rsid w:val="000A05C2"/>
    <w:rsid w:val="000A099E"/>
    <w:rsid w:val="000A09D1"/>
    <w:rsid w:val="000A0CE8"/>
    <w:rsid w:val="000A0F9E"/>
    <w:rsid w:val="000A1191"/>
    <w:rsid w:val="000A11A6"/>
    <w:rsid w:val="000A1329"/>
    <w:rsid w:val="000A1E9C"/>
    <w:rsid w:val="000A2669"/>
    <w:rsid w:val="000A280C"/>
    <w:rsid w:val="000A283F"/>
    <w:rsid w:val="000A2BEC"/>
    <w:rsid w:val="000A2C99"/>
    <w:rsid w:val="000A3333"/>
    <w:rsid w:val="000A383C"/>
    <w:rsid w:val="000A3A32"/>
    <w:rsid w:val="000A3D8E"/>
    <w:rsid w:val="000A486C"/>
    <w:rsid w:val="000A4A3C"/>
    <w:rsid w:val="000A4A7D"/>
    <w:rsid w:val="000A4CA5"/>
    <w:rsid w:val="000A4F0A"/>
    <w:rsid w:val="000A5333"/>
    <w:rsid w:val="000A6B7C"/>
    <w:rsid w:val="000A7546"/>
    <w:rsid w:val="000A75CE"/>
    <w:rsid w:val="000A7927"/>
    <w:rsid w:val="000B007F"/>
    <w:rsid w:val="000B00C0"/>
    <w:rsid w:val="000B040E"/>
    <w:rsid w:val="000B0D9D"/>
    <w:rsid w:val="000B0EC9"/>
    <w:rsid w:val="000B0F8E"/>
    <w:rsid w:val="000B1173"/>
    <w:rsid w:val="000B11AE"/>
    <w:rsid w:val="000B1211"/>
    <w:rsid w:val="000B1262"/>
    <w:rsid w:val="000B13DD"/>
    <w:rsid w:val="000B198D"/>
    <w:rsid w:val="000B1C0E"/>
    <w:rsid w:val="000B223E"/>
    <w:rsid w:val="000B24CA"/>
    <w:rsid w:val="000B267C"/>
    <w:rsid w:val="000B2C4D"/>
    <w:rsid w:val="000B2DF2"/>
    <w:rsid w:val="000B2F69"/>
    <w:rsid w:val="000B329E"/>
    <w:rsid w:val="000B4D1F"/>
    <w:rsid w:val="000B4FE7"/>
    <w:rsid w:val="000B520E"/>
    <w:rsid w:val="000B52A1"/>
    <w:rsid w:val="000B550B"/>
    <w:rsid w:val="000B58A0"/>
    <w:rsid w:val="000B6847"/>
    <w:rsid w:val="000B69D6"/>
    <w:rsid w:val="000B6A50"/>
    <w:rsid w:val="000B6CA3"/>
    <w:rsid w:val="000B6CE7"/>
    <w:rsid w:val="000B731E"/>
    <w:rsid w:val="000B774A"/>
    <w:rsid w:val="000B7DD4"/>
    <w:rsid w:val="000C02B5"/>
    <w:rsid w:val="000C0FEA"/>
    <w:rsid w:val="000C1456"/>
    <w:rsid w:val="000C167A"/>
    <w:rsid w:val="000C1BC6"/>
    <w:rsid w:val="000C215E"/>
    <w:rsid w:val="000C2501"/>
    <w:rsid w:val="000C2507"/>
    <w:rsid w:val="000C2B50"/>
    <w:rsid w:val="000C322A"/>
    <w:rsid w:val="000C32E7"/>
    <w:rsid w:val="000C3425"/>
    <w:rsid w:val="000C3713"/>
    <w:rsid w:val="000C3893"/>
    <w:rsid w:val="000C38E3"/>
    <w:rsid w:val="000C3CBB"/>
    <w:rsid w:val="000C49C1"/>
    <w:rsid w:val="000C4E97"/>
    <w:rsid w:val="000C544E"/>
    <w:rsid w:val="000C5D07"/>
    <w:rsid w:val="000C5D3A"/>
    <w:rsid w:val="000C6388"/>
    <w:rsid w:val="000C6892"/>
    <w:rsid w:val="000C6D87"/>
    <w:rsid w:val="000C6F03"/>
    <w:rsid w:val="000C7023"/>
    <w:rsid w:val="000C71CB"/>
    <w:rsid w:val="000C77A4"/>
    <w:rsid w:val="000C77E0"/>
    <w:rsid w:val="000C7886"/>
    <w:rsid w:val="000C7D30"/>
    <w:rsid w:val="000D13F7"/>
    <w:rsid w:val="000D15CA"/>
    <w:rsid w:val="000D1847"/>
    <w:rsid w:val="000D275A"/>
    <w:rsid w:val="000D2BA6"/>
    <w:rsid w:val="000D2BAC"/>
    <w:rsid w:val="000D2FA3"/>
    <w:rsid w:val="000D3778"/>
    <w:rsid w:val="000D3AF7"/>
    <w:rsid w:val="000D3BEB"/>
    <w:rsid w:val="000D411E"/>
    <w:rsid w:val="000D4256"/>
    <w:rsid w:val="000D4384"/>
    <w:rsid w:val="000D492C"/>
    <w:rsid w:val="000D4D60"/>
    <w:rsid w:val="000D5561"/>
    <w:rsid w:val="000D5FF9"/>
    <w:rsid w:val="000D7892"/>
    <w:rsid w:val="000D78C7"/>
    <w:rsid w:val="000E017C"/>
    <w:rsid w:val="000E02D2"/>
    <w:rsid w:val="000E06B7"/>
    <w:rsid w:val="000E1D2A"/>
    <w:rsid w:val="000E2573"/>
    <w:rsid w:val="000E26A3"/>
    <w:rsid w:val="000E27C1"/>
    <w:rsid w:val="000E2BA2"/>
    <w:rsid w:val="000E2C15"/>
    <w:rsid w:val="000E2C74"/>
    <w:rsid w:val="000E2FB4"/>
    <w:rsid w:val="000E310B"/>
    <w:rsid w:val="000E31B9"/>
    <w:rsid w:val="000E34D1"/>
    <w:rsid w:val="000E3CCD"/>
    <w:rsid w:val="000E4308"/>
    <w:rsid w:val="000E45D1"/>
    <w:rsid w:val="000E47AB"/>
    <w:rsid w:val="000E48D6"/>
    <w:rsid w:val="000E4DDC"/>
    <w:rsid w:val="000E560F"/>
    <w:rsid w:val="000E5833"/>
    <w:rsid w:val="000E5C1F"/>
    <w:rsid w:val="000E5C68"/>
    <w:rsid w:val="000E6230"/>
    <w:rsid w:val="000E6803"/>
    <w:rsid w:val="000E76C7"/>
    <w:rsid w:val="000E78CD"/>
    <w:rsid w:val="000E793C"/>
    <w:rsid w:val="000E7EDC"/>
    <w:rsid w:val="000F027E"/>
    <w:rsid w:val="000F048A"/>
    <w:rsid w:val="000F12AA"/>
    <w:rsid w:val="000F24AE"/>
    <w:rsid w:val="000F30EB"/>
    <w:rsid w:val="000F3435"/>
    <w:rsid w:val="000F3481"/>
    <w:rsid w:val="000F3894"/>
    <w:rsid w:val="000F3D4C"/>
    <w:rsid w:val="000F3DA1"/>
    <w:rsid w:val="000F42D5"/>
    <w:rsid w:val="000F4B50"/>
    <w:rsid w:val="000F4F35"/>
    <w:rsid w:val="000F50CF"/>
    <w:rsid w:val="000F55AE"/>
    <w:rsid w:val="000F5C37"/>
    <w:rsid w:val="000F613C"/>
    <w:rsid w:val="000F6330"/>
    <w:rsid w:val="000F6E6F"/>
    <w:rsid w:val="000F71E2"/>
    <w:rsid w:val="000F7573"/>
    <w:rsid w:val="000F75BC"/>
    <w:rsid w:val="000F7C64"/>
    <w:rsid w:val="000F7E1A"/>
    <w:rsid w:val="00100075"/>
    <w:rsid w:val="00100340"/>
    <w:rsid w:val="001004E1"/>
    <w:rsid w:val="001006C3"/>
    <w:rsid w:val="001008FC"/>
    <w:rsid w:val="001016C8"/>
    <w:rsid w:val="0010190D"/>
    <w:rsid w:val="00101D43"/>
    <w:rsid w:val="00103352"/>
    <w:rsid w:val="001033D3"/>
    <w:rsid w:val="00103862"/>
    <w:rsid w:val="001039A2"/>
    <w:rsid w:val="001040A9"/>
    <w:rsid w:val="00104392"/>
    <w:rsid w:val="001043AA"/>
    <w:rsid w:val="001044B5"/>
    <w:rsid w:val="001044CF"/>
    <w:rsid w:val="001047BD"/>
    <w:rsid w:val="001049FB"/>
    <w:rsid w:val="00104F02"/>
    <w:rsid w:val="001053BD"/>
    <w:rsid w:val="00105422"/>
    <w:rsid w:val="001059E6"/>
    <w:rsid w:val="00106494"/>
    <w:rsid w:val="001065A1"/>
    <w:rsid w:val="00106B13"/>
    <w:rsid w:val="00106EA5"/>
    <w:rsid w:val="00106EB8"/>
    <w:rsid w:val="00107147"/>
    <w:rsid w:val="00107E2E"/>
    <w:rsid w:val="00107F0A"/>
    <w:rsid w:val="001102C4"/>
    <w:rsid w:val="001103D4"/>
    <w:rsid w:val="001104A6"/>
    <w:rsid w:val="0011066D"/>
    <w:rsid w:val="00110A40"/>
    <w:rsid w:val="00110B33"/>
    <w:rsid w:val="00110B7F"/>
    <w:rsid w:val="00111350"/>
    <w:rsid w:val="0011165C"/>
    <w:rsid w:val="00111921"/>
    <w:rsid w:val="00111A1C"/>
    <w:rsid w:val="00111B20"/>
    <w:rsid w:val="00111BFD"/>
    <w:rsid w:val="00111F3D"/>
    <w:rsid w:val="00112100"/>
    <w:rsid w:val="001129A8"/>
    <w:rsid w:val="00112C1C"/>
    <w:rsid w:val="00113459"/>
    <w:rsid w:val="001135C5"/>
    <w:rsid w:val="00113671"/>
    <w:rsid w:val="00113867"/>
    <w:rsid w:val="001138D6"/>
    <w:rsid w:val="00113DB2"/>
    <w:rsid w:val="00113DE9"/>
    <w:rsid w:val="001145E1"/>
    <w:rsid w:val="00114E88"/>
    <w:rsid w:val="0011509B"/>
    <w:rsid w:val="0011598F"/>
    <w:rsid w:val="00115BF4"/>
    <w:rsid w:val="0011752F"/>
    <w:rsid w:val="001179A3"/>
    <w:rsid w:val="00117FB2"/>
    <w:rsid w:val="00120382"/>
    <w:rsid w:val="001203F6"/>
    <w:rsid w:val="0012060C"/>
    <w:rsid w:val="001206B3"/>
    <w:rsid w:val="00120B94"/>
    <w:rsid w:val="00120D1A"/>
    <w:rsid w:val="00122306"/>
    <w:rsid w:val="00123C14"/>
    <w:rsid w:val="00123F6C"/>
    <w:rsid w:val="00124481"/>
    <w:rsid w:val="001249F8"/>
    <w:rsid w:val="00124C6A"/>
    <w:rsid w:val="0012502B"/>
    <w:rsid w:val="00125805"/>
    <w:rsid w:val="00125B10"/>
    <w:rsid w:val="00125EB7"/>
    <w:rsid w:val="00125F04"/>
    <w:rsid w:val="00125F21"/>
    <w:rsid w:val="001266F5"/>
    <w:rsid w:val="00127275"/>
    <w:rsid w:val="001273C1"/>
    <w:rsid w:val="00127ACC"/>
    <w:rsid w:val="00127B5B"/>
    <w:rsid w:val="0013072A"/>
    <w:rsid w:val="00130902"/>
    <w:rsid w:val="00130992"/>
    <w:rsid w:val="00130A9F"/>
    <w:rsid w:val="00130F59"/>
    <w:rsid w:val="001318DE"/>
    <w:rsid w:val="00131EB9"/>
    <w:rsid w:val="00132143"/>
    <w:rsid w:val="0013247C"/>
    <w:rsid w:val="00132F93"/>
    <w:rsid w:val="0013324F"/>
    <w:rsid w:val="001339E8"/>
    <w:rsid w:val="001339FE"/>
    <w:rsid w:val="00133DF7"/>
    <w:rsid w:val="00134375"/>
    <w:rsid w:val="001347DF"/>
    <w:rsid w:val="00135AD3"/>
    <w:rsid w:val="00135B03"/>
    <w:rsid w:val="00135C45"/>
    <w:rsid w:val="00135DC7"/>
    <w:rsid w:val="00136134"/>
    <w:rsid w:val="001369C0"/>
    <w:rsid w:val="00136DE7"/>
    <w:rsid w:val="00137453"/>
    <w:rsid w:val="0013754A"/>
    <w:rsid w:val="00137595"/>
    <w:rsid w:val="00137733"/>
    <w:rsid w:val="0013799E"/>
    <w:rsid w:val="00137E7F"/>
    <w:rsid w:val="00140723"/>
    <w:rsid w:val="0014156A"/>
    <w:rsid w:val="001419BE"/>
    <w:rsid w:val="001419C3"/>
    <w:rsid w:val="00142617"/>
    <w:rsid w:val="00142675"/>
    <w:rsid w:val="001426EE"/>
    <w:rsid w:val="001427CD"/>
    <w:rsid w:val="00142FB4"/>
    <w:rsid w:val="00143830"/>
    <w:rsid w:val="00143F1F"/>
    <w:rsid w:val="0014406F"/>
    <w:rsid w:val="00144177"/>
    <w:rsid w:val="00144403"/>
    <w:rsid w:val="00144A0D"/>
    <w:rsid w:val="00144ABD"/>
    <w:rsid w:val="00144D5C"/>
    <w:rsid w:val="00145028"/>
    <w:rsid w:val="001450E6"/>
    <w:rsid w:val="00145103"/>
    <w:rsid w:val="00145134"/>
    <w:rsid w:val="001462E0"/>
    <w:rsid w:val="00146B5D"/>
    <w:rsid w:val="00147178"/>
    <w:rsid w:val="00147345"/>
    <w:rsid w:val="00147713"/>
    <w:rsid w:val="0014776B"/>
    <w:rsid w:val="00150947"/>
    <w:rsid w:val="001513B9"/>
    <w:rsid w:val="001516E2"/>
    <w:rsid w:val="00151C33"/>
    <w:rsid w:val="00151C6E"/>
    <w:rsid w:val="00152055"/>
    <w:rsid w:val="001520F8"/>
    <w:rsid w:val="0015226A"/>
    <w:rsid w:val="0015227A"/>
    <w:rsid w:val="0015235A"/>
    <w:rsid w:val="00152375"/>
    <w:rsid w:val="00152790"/>
    <w:rsid w:val="001531CB"/>
    <w:rsid w:val="00153355"/>
    <w:rsid w:val="00154C6F"/>
    <w:rsid w:val="00154D5B"/>
    <w:rsid w:val="001552C7"/>
    <w:rsid w:val="0015570C"/>
    <w:rsid w:val="00155B7C"/>
    <w:rsid w:val="001561B0"/>
    <w:rsid w:val="001562C1"/>
    <w:rsid w:val="00156332"/>
    <w:rsid w:val="0015690B"/>
    <w:rsid w:val="00156918"/>
    <w:rsid w:val="0015753A"/>
    <w:rsid w:val="001576EB"/>
    <w:rsid w:val="001579DD"/>
    <w:rsid w:val="00157B3D"/>
    <w:rsid w:val="00160C23"/>
    <w:rsid w:val="00160D43"/>
    <w:rsid w:val="00161100"/>
    <w:rsid w:val="00161E1A"/>
    <w:rsid w:val="00162492"/>
    <w:rsid w:val="00162E22"/>
    <w:rsid w:val="00163013"/>
    <w:rsid w:val="00163BC8"/>
    <w:rsid w:val="00163DD7"/>
    <w:rsid w:val="0016418E"/>
    <w:rsid w:val="001641AF"/>
    <w:rsid w:val="001641BB"/>
    <w:rsid w:val="001644BC"/>
    <w:rsid w:val="00164754"/>
    <w:rsid w:val="00164807"/>
    <w:rsid w:val="00164924"/>
    <w:rsid w:val="00164FB5"/>
    <w:rsid w:val="001651CE"/>
    <w:rsid w:val="001659C4"/>
    <w:rsid w:val="00165A8F"/>
    <w:rsid w:val="00165AA3"/>
    <w:rsid w:val="001664EB"/>
    <w:rsid w:val="001665F5"/>
    <w:rsid w:val="001668B7"/>
    <w:rsid w:val="00166A3D"/>
    <w:rsid w:val="00166C11"/>
    <w:rsid w:val="0016739F"/>
    <w:rsid w:val="001673B7"/>
    <w:rsid w:val="00167429"/>
    <w:rsid w:val="00167D99"/>
    <w:rsid w:val="001704A6"/>
    <w:rsid w:val="00170666"/>
    <w:rsid w:val="00170792"/>
    <w:rsid w:val="00170D6D"/>
    <w:rsid w:val="00170E1C"/>
    <w:rsid w:val="00170ECC"/>
    <w:rsid w:val="001711C0"/>
    <w:rsid w:val="00171392"/>
    <w:rsid w:val="001719F7"/>
    <w:rsid w:val="00171B16"/>
    <w:rsid w:val="00172194"/>
    <w:rsid w:val="001723F7"/>
    <w:rsid w:val="0017296C"/>
    <w:rsid w:val="0017318A"/>
    <w:rsid w:val="0017384C"/>
    <w:rsid w:val="00173A82"/>
    <w:rsid w:val="0017423B"/>
    <w:rsid w:val="00174749"/>
    <w:rsid w:val="00174BD5"/>
    <w:rsid w:val="00174FF1"/>
    <w:rsid w:val="00175097"/>
    <w:rsid w:val="00175DBB"/>
    <w:rsid w:val="00176157"/>
    <w:rsid w:val="00176427"/>
    <w:rsid w:val="00176C46"/>
    <w:rsid w:val="001770DF"/>
    <w:rsid w:val="001772A2"/>
    <w:rsid w:val="00177A0F"/>
    <w:rsid w:val="001801EF"/>
    <w:rsid w:val="001803FD"/>
    <w:rsid w:val="001805B6"/>
    <w:rsid w:val="0018071E"/>
    <w:rsid w:val="001808C7"/>
    <w:rsid w:val="00180BBA"/>
    <w:rsid w:val="00180BC5"/>
    <w:rsid w:val="00181454"/>
    <w:rsid w:val="0018197F"/>
    <w:rsid w:val="00181983"/>
    <w:rsid w:val="00181AA1"/>
    <w:rsid w:val="00182839"/>
    <w:rsid w:val="001829D6"/>
    <w:rsid w:val="0018362A"/>
    <w:rsid w:val="0018373B"/>
    <w:rsid w:val="00183886"/>
    <w:rsid w:val="00183A04"/>
    <w:rsid w:val="00184004"/>
    <w:rsid w:val="001851C1"/>
    <w:rsid w:val="00185694"/>
    <w:rsid w:val="001858C1"/>
    <w:rsid w:val="00185D31"/>
    <w:rsid w:val="00186091"/>
    <w:rsid w:val="001861A1"/>
    <w:rsid w:val="001861AD"/>
    <w:rsid w:val="001862C8"/>
    <w:rsid w:val="00186982"/>
    <w:rsid w:val="00186E90"/>
    <w:rsid w:val="001870F0"/>
    <w:rsid w:val="0018792B"/>
    <w:rsid w:val="00187CFB"/>
    <w:rsid w:val="00191209"/>
    <w:rsid w:val="001918BF"/>
    <w:rsid w:val="00191FDA"/>
    <w:rsid w:val="001922BE"/>
    <w:rsid w:val="00192539"/>
    <w:rsid w:val="0019283E"/>
    <w:rsid w:val="001928A1"/>
    <w:rsid w:val="00192C8C"/>
    <w:rsid w:val="0019310E"/>
    <w:rsid w:val="001933EA"/>
    <w:rsid w:val="00193416"/>
    <w:rsid w:val="0019357F"/>
    <w:rsid w:val="00193ADC"/>
    <w:rsid w:val="00194C02"/>
    <w:rsid w:val="00194FCD"/>
    <w:rsid w:val="001951AF"/>
    <w:rsid w:val="0019550D"/>
    <w:rsid w:val="00195798"/>
    <w:rsid w:val="001963D2"/>
    <w:rsid w:val="00196814"/>
    <w:rsid w:val="0019701D"/>
    <w:rsid w:val="00197DF6"/>
    <w:rsid w:val="001A02E0"/>
    <w:rsid w:val="001A0496"/>
    <w:rsid w:val="001A0580"/>
    <w:rsid w:val="001A06F2"/>
    <w:rsid w:val="001A13BF"/>
    <w:rsid w:val="001A16A5"/>
    <w:rsid w:val="001A1B6B"/>
    <w:rsid w:val="001A254E"/>
    <w:rsid w:val="001A3B5F"/>
    <w:rsid w:val="001A3F91"/>
    <w:rsid w:val="001A3FA6"/>
    <w:rsid w:val="001A448F"/>
    <w:rsid w:val="001A4752"/>
    <w:rsid w:val="001A54A6"/>
    <w:rsid w:val="001A5822"/>
    <w:rsid w:val="001A5D19"/>
    <w:rsid w:val="001A60FB"/>
    <w:rsid w:val="001A6418"/>
    <w:rsid w:val="001A67AB"/>
    <w:rsid w:val="001A6A22"/>
    <w:rsid w:val="001A706E"/>
    <w:rsid w:val="001A725C"/>
    <w:rsid w:val="001A741A"/>
    <w:rsid w:val="001A7761"/>
    <w:rsid w:val="001A7BD8"/>
    <w:rsid w:val="001B069C"/>
    <w:rsid w:val="001B0B92"/>
    <w:rsid w:val="001B0D96"/>
    <w:rsid w:val="001B0F4E"/>
    <w:rsid w:val="001B13B3"/>
    <w:rsid w:val="001B1553"/>
    <w:rsid w:val="001B1A85"/>
    <w:rsid w:val="001B1BBD"/>
    <w:rsid w:val="001B1E5C"/>
    <w:rsid w:val="001B1ED5"/>
    <w:rsid w:val="001B2124"/>
    <w:rsid w:val="001B2588"/>
    <w:rsid w:val="001B29CF"/>
    <w:rsid w:val="001B2A0D"/>
    <w:rsid w:val="001B2D79"/>
    <w:rsid w:val="001B2F16"/>
    <w:rsid w:val="001B3836"/>
    <w:rsid w:val="001B3A6F"/>
    <w:rsid w:val="001B3AA4"/>
    <w:rsid w:val="001B3CB2"/>
    <w:rsid w:val="001B41A9"/>
    <w:rsid w:val="001B41C9"/>
    <w:rsid w:val="001B48A2"/>
    <w:rsid w:val="001B4D96"/>
    <w:rsid w:val="001B5A19"/>
    <w:rsid w:val="001B6610"/>
    <w:rsid w:val="001B6D65"/>
    <w:rsid w:val="001B7145"/>
    <w:rsid w:val="001B74D5"/>
    <w:rsid w:val="001B77BE"/>
    <w:rsid w:val="001B7B4D"/>
    <w:rsid w:val="001B7BE1"/>
    <w:rsid w:val="001B7E0D"/>
    <w:rsid w:val="001B7EB9"/>
    <w:rsid w:val="001C05DB"/>
    <w:rsid w:val="001C0A02"/>
    <w:rsid w:val="001C0BF7"/>
    <w:rsid w:val="001C1A91"/>
    <w:rsid w:val="001C1C91"/>
    <w:rsid w:val="001C1FE5"/>
    <w:rsid w:val="001C2289"/>
    <w:rsid w:val="001C274F"/>
    <w:rsid w:val="001C2DF3"/>
    <w:rsid w:val="001C2EE9"/>
    <w:rsid w:val="001C3103"/>
    <w:rsid w:val="001C324F"/>
    <w:rsid w:val="001C36CF"/>
    <w:rsid w:val="001C3F5E"/>
    <w:rsid w:val="001C4261"/>
    <w:rsid w:val="001C44CC"/>
    <w:rsid w:val="001C4559"/>
    <w:rsid w:val="001C4691"/>
    <w:rsid w:val="001C49CD"/>
    <w:rsid w:val="001C4CDF"/>
    <w:rsid w:val="001C5595"/>
    <w:rsid w:val="001C562E"/>
    <w:rsid w:val="001C63C5"/>
    <w:rsid w:val="001C63F1"/>
    <w:rsid w:val="001C6446"/>
    <w:rsid w:val="001C7471"/>
    <w:rsid w:val="001C74C4"/>
    <w:rsid w:val="001C75E9"/>
    <w:rsid w:val="001C7773"/>
    <w:rsid w:val="001C7916"/>
    <w:rsid w:val="001D0423"/>
    <w:rsid w:val="001D0DA8"/>
    <w:rsid w:val="001D155D"/>
    <w:rsid w:val="001D177F"/>
    <w:rsid w:val="001D2EAA"/>
    <w:rsid w:val="001D37CA"/>
    <w:rsid w:val="001D3AD1"/>
    <w:rsid w:val="001D480B"/>
    <w:rsid w:val="001D49D8"/>
    <w:rsid w:val="001D4C75"/>
    <w:rsid w:val="001D4D0A"/>
    <w:rsid w:val="001D4E51"/>
    <w:rsid w:val="001D4EC9"/>
    <w:rsid w:val="001D50D1"/>
    <w:rsid w:val="001D5ED3"/>
    <w:rsid w:val="001D64B4"/>
    <w:rsid w:val="001D6584"/>
    <w:rsid w:val="001D662B"/>
    <w:rsid w:val="001D6695"/>
    <w:rsid w:val="001D67EC"/>
    <w:rsid w:val="001D6867"/>
    <w:rsid w:val="001D6A2D"/>
    <w:rsid w:val="001D7A27"/>
    <w:rsid w:val="001D7BA1"/>
    <w:rsid w:val="001E0104"/>
    <w:rsid w:val="001E02C5"/>
    <w:rsid w:val="001E04A9"/>
    <w:rsid w:val="001E120B"/>
    <w:rsid w:val="001E13CC"/>
    <w:rsid w:val="001E146F"/>
    <w:rsid w:val="001E1498"/>
    <w:rsid w:val="001E16AD"/>
    <w:rsid w:val="001E1A2E"/>
    <w:rsid w:val="001E2B48"/>
    <w:rsid w:val="001E2B84"/>
    <w:rsid w:val="001E2CAD"/>
    <w:rsid w:val="001E3373"/>
    <w:rsid w:val="001E45EA"/>
    <w:rsid w:val="001E4B5E"/>
    <w:rsid w:val="001E4CF5"/>
    <w:rsid w:val="001E590F"/>
    <w:rsid w:val="001E5B2E"/>
    <w:rsid w:val="001E5FB6"/>
    <w:rsid w:val="001E6AC8"/>
    <w:rsid w:val="001E6BB3"/>
    <w:rsid w:val="001E6C2F"/>
    <w:rsid w:val="001E789B"/>
    <w:rsid w:val="001E7E21"/>
    <w:rsid w:val="001E7E90"/>
    <w:rsid w:val="001E7EC4"/>
    <w:rsid w:val="001E7ED7"/>
    <w:rsid w:val="001F0006"/>
    <w:rsid w:val="001F04F4"/>
    <w:rsid w:val="001F1369"/>
    <w:rsid w:val="001F1AC7"/>
    <w:rsid w:val="001F1BBC"/>
    <w:rsid w:val="001F1D7D"/>
    <w:rsid w:val="001F22CA"/>
    <w:rsid w:val="001F251C"/>
    <w:rsid w:val="001F2857"/>
    <w:rsid w:val="001F28B0"/>
    <w:rsid w:val="001F31CB"/>
    <w:rsid w:val="001F3267"/>
    <w:rsid w:val="001F3D6F"/>
    <w:rsid w:val="001F40F8"/>
    <w:rsid w:val="001F42AA"/>
    <w:rsid w:val="001F4B4C"/>
    <w:rsid w:val="001F4C32"/>
    <w:rsid w:val="001F53F0"/>
    <w:rsid w:val="001F5AE1"/>
    <w:rsid w:val="001F5D4F"/>
    <w:rsid w:val="001F5FD2"/>
    <w:rsid w:val="001F62E2"/>
    <w:rsid w:val="001F6919"/>
    <w:rsid w:val="001F6ACA"/>
    <w:rsid w:val="001F6F66"/>
    <w:rsid w:val="001F781F"/>
    <w:rsid w:val="001F7B71"/>
    <w:rsid w:val="00200111"/>
    <w:rsid w:val="00200ADB"/>
    <w:rsid w:val="00200D0C"/>
    <w:rsid w:val="0020170C"/>
    <w:rsid w:val="00201819"/>
    <w:rsid w:val="00202A61"/>
    <w:rsid w:val="002031CD"/>
    <w:rsid w:val="0020358D"/>
    <w:rsid w:val="002039B0"/>
    <w:rsid w:val="00203D62"/>
    <w:rsid w:val="002040F4"/>
    <w:rsid w:val="002046F5"/>
    <w:rsid w:val="00204780"/>
    <w:rsid w:val="0020493C"/>
    <w:rsid w:val="0020500F"/>
    <w:rsid w:val="002056B7"/>
    <w:rsid w:val="00205B46"/>
    <w:rsid w:val="00205B7C"/>
    <w:rsid w:val="00205E35"/>
    <w:rsid w:val="002064AC"/>
    <w:rsid w:val="002065E1"/>
    <w:rsid w:val="00206C49"/>
    <w:rsid w:val="00206CC2"/>
    <w:rsid w:val="0020719F"/>
    <w:rsid w:val="002078B0"/>
    <w:rsid w:val="002079BD"/>
    <w:rsid w:val="00207DA4"/>
    <w:rsid w:val="00207EB4"/>
    <w:rsid w:val="00210EEC"/>
    <w:rsid w:val="0021124F"/>
    <w:rsid w:val="00211439"/>
    <w:rsid w:val="002118D3"/>
    <w:rsid w:val="0021247B"/>
    <w:rsid w:val="00212544"/>
    <w:rsid w:val="002128AB"/>
    <w:rsid w:val="00212F14"/>
    <w:rsid w:val="0021319F"/>
    <w:rsid w:val="002136CB"/>
    <w:rsid w:val="00213904"/>
    <w:rsid w:val="0021456B"/>
    <w:rsid w:val="0021529D"/>
    <w:rsid w:val="0021566B"/>
    <w:rsid w:val="002157D9"/>
    <w:rsid w:val="00215B4A"/>
    <w:rsid w:val="00216768"/>
    <w:rsid w:val="00216C3E"/>
    <w:rsid w:val="00217054"/>
    <w:rsid w:val="002172B8"/>
    <w:rsid w:val="002200AB"/>
    <w:rsid w:val="002204C6"/>
    <w:rsid w:val="00220626"/>
    <w:rsid w:val="00220DCD"/>
    <w:rsid w:val="00221523"/>
    <w:rsid w:val="002215E5"/>
    <w:rsid w:val="00221CFB"/>
    <w:rsid w:val="00221D55"/>
    <w:rsid w:val="00221F17"/>
    <w:rsid w:val="00221F7D"/>
    <w:rsid w:val="00222A56"/>
    <w:rsid w:val="00222B99"/>
    <w:rsid w:val="00223868"/>
    <w:rsid w:val="002245D4"/>
    <w:rsid w:val="00224728"/>
    <w:rsid w:val="0022491A"/>
    <w:rsid w:val="00225818"/>
    <w:rsid w:val="00225D26"/>
    <w:rsid w:val="00225E3B"/>
    <w:rsid w:val="002263AC"/>
    <w:rsid w:val="002263F6"/>
    <w:rsid w:val="002265DC"/>
    <w:rsid w:val="00226C2B"/>
    <w:rsid w:val="00227305"/>
    <w:rsid w:val="002274A4"/>
    <w:rsid w:val="00227553"/>
    <w:rsid w:val="00227DEA"/>
    <w:rsid w:val="00230A0A"/>
    <w:rsid w:val="00230E57"/>
    <w:rsid w:val="00231AE0"/>
    <w:rsid w:val="00231B11"/>
    <w:rsid w:val="00231D29"/>
    <w:rsid w:val="00231DF1"/>
    <w:rsid w:val="00232471"/>
    <w:rsid w:val="00232D76"/>
    <w:rsid w:val="00232E22"/>
    <w:rsid w:val="002336D2"/>
    <w:rsid w:val="00233991"/>
    <w:rsid w:val="00233DAD"/>
    <w:rsid w:val="002347BA"/>
    <w:rsid w:val="00234923"/>
    <w:rsid w:val="00234C39"/>
    <w:rsid w:val="00234CA7"/>
    <w:rsid w:val="00234F2D"/>
    <w:rsid w:val="0023513C"/>
    <w:rsid w:val="0023519D"/>
    <w:rsid w:val="0023519E"/>
    <w:rsid w:val="00235756"/>
    <w:rsid w:val="00235E29"/>
    <w:rsid w:val="0023600A"/>
    <w:rsid w:val="002365CE"/>
    <w:rsid w:val="002372BD"/>
    <w:rsid w:val="00237802"/>
    <w:rsid w:val="00237C89"/>
    <w:rsid w:val="00237FB7"/>
    <w:rsid w:val="0024028B"/>
    <w:rsid w:val="0024096D"/>
    <w:rsid w:val="0024155F"/>
    <w:rsid w:val="00241D5A"/>
    <w:rsid w:val="00242069"/>
    <w:rsid w:val="002420B3"/>
    <w:rsid w:val="002421A8"/>
    <w:rsid w:val="0024280E"/>
    <w:rsid w:val="00243955"/>
    <w:rsid w:val="00243DD3"/>
    <w:rsid w:val="00243FDA"/>
    <w:rsid w:val="002448CE"/>
    <w:rsid w:val="00244A86"/>
    <w:rsid w:val="00244AF0"/>
    <w:rsid w:val="00244B2E"/>
    <w:rsid w:val="00244BE9"/>
    <w:rsid w:val="00244FAC"/>
    <w:rsid w:val="0024511A"/>
    <w:rsid w:val="002451F2"/>
    <w:rsid w:val="0024520F"/>
    <w:rsid w:val="002453A9"/>
    <w:rsid w:val="002459CE"/>
    <w:rsid w:val="00245B1C"/>
    <w:rsid w:val="00245BEF"/>
    <w:rsid w:val="002460F1"/>
    <w:rsid w:val="00246275"/>
    <w:rsid w:val="002468EA"/>
    <w:rsid w:val="0024698F"/>
    <w:rsid w:val="002474CB"/>
    <w:rsid w:val="00247751"/>
    <w:rsid w:val="00247830"/>
    <w:rsid w:val="00247980"/>
    <w:rsid w:val="00247B3C"/>
    <w:rsid w:val="00247BCA"/>
    <w:rsid w:val="002502CC"/>
    <w:rsid w:val="00250768"/>
    <w:rsid w:val="00250779"/>
    <w:rsid w:val="00250839"/>
    <w:rsid w:val="002508A3"/>
    <w:rsid w:val="00251162"/>
    <w:rsid w:val="002513EF"/>
    <w:rsid w:val="00252A67"/>
    <w:rsid w:val="00252BC6"/>
    <w:rsid w:val="00253081"/>
    <w:rsid w:val="002532C0"/>
    <w:rsid w:val="00253426"/>
    <w:rsid w:val="00253515"/>
    <w:rsid w:val="002538CF"/>
    <w:rsid w:val="00253A1F"/>
    <w:rsid w:val="00253DFC"/>
    <w:rsid w:val="002541E7"/>
    <w:rsid w:val="00254447"/>
    <w:rsid w:val="00254897"/>
    <w:rsid w:val="002548F4"/>
    <w:rsid w:val="0025491A"/>
    <w:rsid w:val="00254E6F"/>
    <w:rsid w:val="002550EB"/>
    <w:rsid w:val="002551AC"/>
    <w:rsid w:val="00255581"/>
    <w:rsid w:val="00255FAF"/>
    <w:rsid w:val="00255FFC"/>
    <w:rsid w:val="00256015"/>
    <w:rsid w:val="00256226"/>
    <w:rsid w:val="00256800"/>
    <w:rsid w:val="002568DF"/>
    <w:rsid w:val="002569F6"/>
    <w:rsid w:val="00256C93"/>
    <w:rsid w:val="00256D09"/>
    <w:rsid w:val="00256FEA"/>
    <w:rsid w:val="00257A9B"/>
    <w:rsid w:val="00260001"/>
    <w:rsid w:val="002602F1"/>
    <w:rsid w:val="0026048E"/>
    <w:rsid w:val="002606A8"/>
    <w:rsid w:val="00261C2F"/>
    <w:rsid w:val="00262246"/>
    <w:rsid w:val="00262461"/>
    <w:rsid w:val="002625A0"/>
    <w:rsid w:val="00263015"/>
    <w:rsid w:val="002631D5"/>
    <w:rsid w:val="00263333"/>
    <w:rsid w:val="00263660"/>
    <w:rsid w:val="00263C4C"/>
    <w:rsid w:val="00264051"/>
    <w:rsid w:val="002648DB"/>
    <w:rsid w:val="00264919"/>
    <w:rsid w:val="002649FF"/>
    <w:rsid w:val="002650B5"/>
    <w:rsid w:val="00265451"/>
    <w:rsid w:val="002655F1"/>
    <w:rsid w:val="00265725"/>
    <w:rsid w:val="00265AE4"/>
    <w:rsid w:val="002662DF"/>
    <w:rsid w:val="0026664F"/>
    <w:rsid w:val="00266AE7"/>
    <w:rsid w:val="00266DC4"/>
    <w:rsid w:val="00267059"/>
    <w:rsid w:val="00267107"/>
    <w:rsid w:val="00267DFE"/>
    <w:rsid w:val="00270E1A"/>
    <w:rsid w:val="00270EF4"/>
    <w:rsid w:val="00270F0B"/>
    <w:rsid w:val="002711C9"/>
    <w:rsid w:val="00271286"/>
    <w:rsid w:val="002713F0"/>
    <w:rsid w:val="0027142D"/>
    <w:rsid w:val="002716DE"/>
    <w:rsid w:val="00271C60"/>
    <w:rsid w:val="00271D19"/>
    <w:rsid w:val="0027213A"/>
    <w:rsid w:val="002721FE"/>
    <w:rsid w:val="00272F53"/>
    <w:rsid w:val="002732B1"/>
    <w:rsid w:val="00273908"/>
    <w:rsid w:val="002743F4"/>
    <w:rsid w:val="00274503"/>
    <w:rsid w:val="0027489E"/>
    <w:rsid w:val="002748FD"/>
    <w:rsid w:val="0027534D"/>
    <w:rsid w:val="002755EB"/>
    <w:rsid w:val="00275617"/>
    <w:rsid w:val="00275641"/>
    <w:rsid w:val="0027735B"/>
    <w:rsid w:val="002773B3"/>
    <w:rsid w:val="002775EF"/>
    <w:rsid w:val="0027760A"/>
    <w:rsid w:val="002776C0"/>
    <w:rsid w:val="00277726"/>
    <w:rsid w:val="002777CA"/>
    <w:rsid w:val="00277AEA"/>
    <w:rsid w:val="0028025B"/>
    <w:rsid w:val="002802AC"/>
    <w:rsid w:val="002803E1"/>
    <w:rsid w:val="0028076E"/>
    <w:rsid w:val="00280D03"/>
    <w:rsid w:val="00281004"/>
    <w:rsid w:val="002811A7"/>
    <w:rsid w:val="002812FF"/>
    <w:rsid w:val="002813E1"/>
    <w:rsid w:val="00281447"/>
    <w:rsid w:val="002814D6"/>
    <w:rsid w:val="00281568"/>
    <w:rsid w:val="00281D20"/>
    <w:rsid w:val="00281E46"/>
    <w:rsid w:val="00281F1F"/>
    <w:rsid w:val="0028222C"/>
    <w:rsid w:val="002823B4"/>
    <w:rsid w:val="002827F2"/>
    <w:rsid w:val="00282E6E"/>
    <w:rsid w:val="002834CF"/>
    <w:rsid w:val="0028454C"/>
    <w:rsid w:val="00284EEA"/>
    <w:rsid w:val="002851D4"/>
    <w:rsid w:val="00285596"/>
    <w:rsid w:val="00285B97"/>
    <w:rsid w:val="0028651D"/>
    <w:rsid w:val="00286775"/>
    <w:rsid w:val="0028681E"/>
    <w:rsid w:val="00286EDA"/>
    <w:rsid w:val="00286FB6"/>
    <w:rsid w:val="00286FCD"/>
    <w:rsid w:val="00287259"/>
    <w:rsid w:val="0028753F"/>
    <w:rsid w:val="00287B07"/>
    <w:rsid w:val="00287B6D"/>
    <w:rsid w:val="00287CAB"/>
    <w:rsid w:val="002900A8"/>
    <w:rsid w:val="00290170"/>
    <w:rsid w:val="0029059C"/>
    <w:rsid w:val="00290B32"/>
    <w:rsid w:val="00290F03"/>
    <w:rsid w:val="00291553"/>
    <w:rsid w:val="00291D29"/>
    <w:rsid w:val="00291EC1"/>
    <w:rsid w:val="00291F7F"/>
    <w:rsid w:val="00292537"/>
    <w:rsid w:val="002925A6"/>
    <w:rsid w:val="00292CCF"/>
    <w:rsid w:val="00292E87"/>
    <w:rsid w:val="00293485"/>
    <w:rsid w:val="002934EB"/>
    <w:rsid w:val="0029376D"/>
    <w:rsid w:val="00293943"/>
    <w:rsid w:val="00293D9A"/>
    <w:rsid w:val="002941C7"/>
    <w:rsid w:val="00294514"/>
    <w:rsid w:val="00294782"/>
    <w:rsid w:val="002948AE"/>
    <w:rsid w:val="00294A64"/>
    <w:rsid w:val="002959DF"/>
    <w:rsid w:val="00295A41"/>
    <w:rsid w:val="00295A71"/>
    <w:rsid w:val="002962D6"/>
    <w:rsid w:val="002966A0"/>
    <w:rsid w:val="00296C2A"/>
    <w:rsid w:val="002970D5"/>
    <w:rsid w:val="00297590"/>
    <w:rsid w:val="00297730"/>
    <w:rsid w:val="00297CF0"/>
    <w:rsid w:val="00297E15"/>
    <w:rsid w:val="002A0048"/>
    <w:rsid w:val="002A01C5"/>
    <w:rsid w:val="002A0530"/>
    <w:rsid w:val="002A08C8"/>
    <w:rsid w:val="002A0D13"/>
    <w:rsid w:val="002A0DA3"/>
    <w:rsid w:val="002A12EE"/>
    <w:rsid w:val="002A1714"/>
    <w:rsid w:val="002A18F3"/>
    <w:rsid w:val="002A193A"/>
    <w:rsid w:val="002A1948"/>
    <w:rsid w:val="002A1E27"/>
    <w:rsid w:val="002A1F67"/>
    <w:rsid w:val="002A23E9"/>
    <w:rsid w:val="002A24CC"/>
    <w:rsid w:val="002A255C"/>
    <w:rsid w:val="002A256F"/>
    <w:rsid w:val="002A25F2"/>
    <w:rsid w:val="002A2791"/>
    <w:rsid w:val="002A2C24"/>
    <w:rsid w:val="002A2CA6"/>
    <w:rsid w:val="002A318B"/>
    <w:rsid w:val="002A3386"/>
    <w:rsid w:val="002A3B05"/>
    <w:rsid w:val="002A458D"/>
    <w:rsid w:val="002A4EE4"/>
    <w:rsid w:val="002A50D3"/>
    <w:rsid w:val="002A5507"/>
    <w:rsid w:val="002A580B"/>
    <w:rsid w:val="002A5AA1"/>
    <w:rsid w:val="002A6090"/>
    <w:rsid w:val="002A6676"/>
    <w:rsid w:val="002A6A3F"/>
    <w:rsid w:val="002A6AC0"/>
    <w:rsid w:val="002A6BB3"/>
    <w:rsid w:val="002A7105"/>
    <w:rsid w:val="002A73B3"/>
    <w:rsid w:val="002A76B2"/>
    <w:rsid w:val="002A7B3E"/>
    <w:rsid w:val="002A7CF2"/>
    <w:rsid w:val="002A7E49"/>
    <w:rsid w:val="002B02B1"/>
    <w:rsid w:val="002B0383"/>
    <w:rsid w:val="002B085F"/>
    <w:rsid w:val="002B11E4"/>
    <w:rsid w:val="002B1509"/>
    <w:rsid w:val="002B25BE"/>
    <w:rsid w:val="002B278B"/>
    <w:rsid w:val="002B2A5F"/>
    <w:rsid w:val="002B2A68"/>
    <w:rsid w:val="002B2BC3"/>
    <w:rsid w:val="002B2BF0"/>
    <w:rsid w:val="002B2C01"/>
    <w:rsid w:val="002B2D63"/>
    <w:rsid w:val="002B2DB3"/>
    <w:rsid w:val="002B3544"/>
    <w:rsid w:val="002B412F"/>
    <w:rsid w:val="002B4306"/>
    <w:rsid w:val="002B4438"/>
    <w:rsid w:val="002B4B4B"/>
    <w:rsid w:val="002B4B51"/>
    <w:rsid w:val="002B52B5"/>
    <w:rsid w:val="002B55D3"/>
    <w:rsid w:val="002B5B9F"/>
    <w:rsid w:val="002B5C32"/>
    <w:rsid w:val="002B60C1"/>
    <w:rsid w:val="002B635C"/>
    <w:rsid w:val="002B6E31"/>
    <w:rsid w:val="002B6FF5"/>
    <w:rsid w:val="002B727B"/>
    <w:rsid w:val="002B74D3"/>
    <w:rsid w:val="002B7604"/>
    <w:rsid w:val="002B7914"/>
    <w:rsid w:val="002B7A3A"/>
    <w:rsid w:val="002B7B3D"/>
    <w:rsid w:val="002C003F"/>
    <w:rsid w:val="002C02CE"/>
    <w:rsid w:val="002C0F9F"/>
    <w:rsid w:val="002C171D"/>
    <w:rsid w:val="002C209A"/>
    <w:rsid w:val="002C2A9C"/>
    <w:rsid w:val="002C2EB7"/>
    <w:rsid w:val="002C32DA"/>
    <w:rsid w:val="002C395D"/>
    <w:rsid w:val="002C3D6A"/>
    <w:rsid w:val="002C3F1A"/>
    <w:rsid w:val="002C3F30"/>
    <w:rsid w:val="002C3FB3"/>
    <w:rsid w:val="002C4592"/>
    <w:rsid w:val="002C5133"/>
    <w:rsid w:val="002C51F5"/>
    <w:rsid w:val="002C5517"/>
    <w:rsid w:val="002C5681"/>
    <w:rsid w:val="002C5897"/>
    <w:rsid w:val="002C5A8B"/>
    <w:rsid w:val="002C5C09"/>
    <w:rsid w:val="002C6197"/>
    <w:rsid w:val="002C62F1"/>
    <w:rsid w:val="002C665E"/>
    <w:rsid w:val="002C68CC"/>
    <w:rsid w:val="002C6A85"/>
    <w:rsid w:val="002C70A5"/>
    <w:rsid w:val="002D0395"/>
    <w:rsid w:val="002D05FB"/>
    <w:rsid w:val="002D0E71"/>
    <w:rsid w:val="002D1606"/>
    <w:rsid w:val="002D17DF"/>
    <w:rsid w:val="002D180D"/>
    <w:rsid w:val="002D197C"/>
    <w:rsid w:val="002D24AA"/>
    <w:rsid w:val="002D25A8"/>
    <w:rsid w:val="002D25EE"/>
    <w:rsid w:val="002D2B10"/>
    <w:rsid w:val="002D2E48"/>
    <w:rsid w:val="002D2FE5"/>
    <w:rsid w:val="002D309F"/>
    <w:rsid w:val="002D30C0"/>
    <w:rsid w:val="002D31C6"/>
    <w:rsid w:val="002D3774"/>
    <w:rsid w:val="002D3781"/>
    <w:rsid w:val="002D37E6"/>
    <w:rsid w:val="002D39AA"/>
    <w:rsid w:val="002D39EE"/>
    <w:rsid w:val="002D42C5"/>
    <w:rsid w:val="002D4451"/>
    <w:rsid w:val="002D44ED"/>
    <w:rsid w:val="002D477B"/>
    <w:rsid w:val="002D47D0"/>
    <w:rsid w:val="002D4A7F"/>
    <w:rsid w:val="002D4D29"/>
    <w:rsid w:val="002D5167"/>
    <w:rsid w:val="002D5228"/>
    <w:rsid w:val="002D58A0"/>
    <w:rsid w:val="002D6214"/>
    <w:rsid w:val="002D6322"/>
    <w:rsid w:val="002D6CD5"/>
    <w:rsid w:val="002D7068"/>
    <w:rsid w:val="002D76F2"/>
    <w:rsid w:val="002D77F0"/>
    <w:rsid w:val="002D7A9B"/>
    <w:rsid w:val="002E0364"/>
    <w:rsid w:val="002E03E8"/>
    <w:rsid w:val="002E0849"/>
    <w:rsid w:val="002E1767"/>
    <w:rsid w:val="002E198C"/>
    <w:rsid w:val="002E2037"/>
    <w:rsid w:val="002E25F3"/>
    <w:rsid w:val="002E27A1"/>
    <w:rsid w:val="002E29F8"/>
    <w:rsid w:val="002E2D55"/>
    <w:rsid w:val="002E2EE6"/>
    <w:rsid w:val="002E31AC"/>
    <w:rsid w:val="002E400B"/>
    <w:rsid w:val="002E4135"/>
    <w:rsid w:val="002E414B"/>
    <w:rsid w:val="002E4C10"/>
    <w:rsid w:val="002E4FCA"/>
    <w:rsid w:val="002E5100"/>
    <w:rsid w:val="002E523E"/>
    <w:rsid w:val="002E5391"/>
    <w:rsid w:val="002E5562"/>
    <w:rsid w:val="002E5D43"/>
    <w:rsid w:val="002E6371"/>
    <w:rsid w:val="002E664D"/>
    <w:rsid w:val="002E6866"/>
    <w:rsid w:val="002E6E61"/>
    <w:rsid w:val="002E74EF"/>
    <w:rsid w:val="002E7727"/>
    <w:rsid w:val="002E7927"/>
    <w:rsid w:val="002E7A2F"/>
    <w:rsid w:val="002E7A46"/>
    <w:rsid w:val="002F05FB"/>
    <w:rsid w:val="002F1593"/>
    <w:rsid w:val="002F166F"/>
    <w:rsid w:val="002F1998"/>
    <w:rsid w:val="002F1B94"/>
    <w:rsid w:val="002F1D98"/>
    <w:rsid w:val="002F223A"/>
    <w:rsid w:val="002F23AA"/>
    <w:rsid w:val="002F2D8A"/>
    <w:rsid w:val="002F2F18"/>
    <w:rsid w:val="002F328B"/>
    <w:rsid w:val="002F34A5"/>
    <w:rsid w:val="002F38E1"/>
    <w:rsid w:val="002F4179"/>
    <w:rsid w:val="002F47BE"/>
    <w:rsid w:val="002F4B3B"/>
    <w:rsid w:val="002F4B9C"/>
    <w:rsid w:val="002F50DD"/>
    <w:rsid w:val="002F540E"/>
    <w:rsid w:val="002F570F"/>
    <w:rsid w:val="002F5857"/>
    <w:rsid w:val="002F593D"/>
    <w:rsid w:val="002F5BEE"/>
    <w:rsid w:val="002F5F57"/>
    <w:rsid w:val="002F61A5"/>
    <w:rsid w:val="002F6413"/>
    <w:rsid w:val="002F65F6"/>
    <w:rsid w:val="002F718D"/>
    <w:rsid w:val="002F73AF"/>
    <w:rsid w:val="002F779B"/>
    <w:rsid w:val="002F791C"/>
    <w:rsid w:val="002F7A7A"/>
    <w:rsid w:val="002F7C02"/>
    <w:rsid w:val="0030074D"/>
    <w:rsid w:val="00300BB2"/>
    <w:rsid w:val="00300E47"/>
    <w:rsid w:val="00301090"/>
    <w:rsid w:val="00301A64"/>
    <w:rsid w:val="00302145"/>
    <w:rsid w:val="00302D45"/>
    <w:rsid w:val="003031B0"/>
    <w:rsid w:val="00303684"/>
    <w:rsid w:val="003039FC"/>
    <w:rsid w:val="003044C4"/>
    <w:rsid w:val="00304741"/>
    <w:rsid w:val="00304AF6"/>
    <w:rsid w:val="00304CBB"/>
    <w:rsid w:val="00304D2D"/>
    <w:rsid w:val="0030524E"/>
    <w:rsid w:val="00305A5E"/>
    <w:rsid w:val="00305CFF"/>
    <w:rsid w:val="00306190"/>
    <w:rsid w:val="00306FF0"/>
    <w:rsid w:val="003078FF"/>
    <w:rsid w:val="0031042A"/>
    <w:rsid w:val="00310E84"/>
    <w:rsid w:val="0031141E"/>
    <w:rsid w:val="00311B3F"/>
    <w:rsid w:val="00311CBB"/>
    <w:rsid w:val="00312111"/>
    <w:rsid w:val="003121EC"/>
    <w:rsid w:val="00312546"/>
    <w:rsid w:val="0031265E"/>
    <w:rsid w:val="00313013"/>
    <w:rsid w:val="003130A6"/>
    <w:rsid w:val="003130C7"/>
    <w:rsid w:val="0031343B"/>
    <w:rsid w:val="00313EB1"/>
    <w:rsid w:val="0031486D"/>
    <w:rsid w:val="00314AEC"/>
    <w:rsid w:val="00314C78"/>
    <w:rsid w:val="00314F5F"/>
    <w:rsid w:val="00315139"/>
    <w:rsid w:val="00315513"/>
    <w:rsid w:val="003156B1"/>
    <w:rsid w:val="00315A6C"/>
    <w:rsid w:val="00315D3E"/>
    <w:rsid w:val="0031602B"/>
    <w:rsid w:val="003168D8"/>
    <w:rsid w:val="00317149"/>
    <w:rsid w:val="0031718E"/>
    <w:rsid w:val="003172EA"/>
    <w:rsid w:val="003174B9"/>
    <w:rsid w:val="003175E2"/>
    <w:rsid w:val="003176FB"/>
    <w:rsid w:val="00317919"/>
    <w:rsid w:val="00317C67"/>
    <w:rsid w:val="00317E68"/>
    <w:rsid w:val="003201AD"/>
    <w:rsid w:val="0032054D"/>
    <w:rsid w:val="0032093C"/>
    <w:rsid w:val="00320954"/>
    <w:rsid w:val="003213EA"/>
    <w:rsid w:val="003215E3"/>
    <w:rsid w:val="00321D0E"/>
    <w:rsid w:val="00321D37"/>
    <w:rsid w:val="00321FEA"/>
    <w:rsid w:val="0032217A"/>
    <w:rsid w:val="0032224B"/>
    <w:rsid w:val="00322295"/>
    <w:rsid w:val="0032271A"/>
    <w:rsid w:val="003232FD"/>
    <w:rsid w:val="00324032"/>
    <w:rsid w:val="00324052"/>
    <w:rsid w:val="00324403"/>
    <w:rsid w:val="0032457C"/>
    <w:rsid w:val="003246B1"/>
    <w:rsid w:val="00324782"/>
    <w:rsid w:val="0032536A"/>
    <w:rsid w:val="003254D9"/>
    <w:rsid w:val="003258E3"/>
    <w:rsid w:val="00325D37"/>
    <w:rsid w:val="00326070"/>
    <w:rsid w:val="00326107"/>
    <w:rsid w:val="00326962"/>
    <w:rsid w:val="00326C31"/>
    <w:rsid w:val="00326D22"/>
    <w:rsid w:val="0032702E"/>
    <w:rsid w:val="003274C6"/>
    <w:rsid w:val="00327DCF"/>
    <w:rsid w:val="00330073"/>
    <w:rsid w:val="00330C34"/>
    <w:rsid w:val="003313E3"/>
    <w:rsid w:val="00331779"/>
    <w:rsid w:val="00331FCF"/>
    <w:rsid w:val="00332257"/>
    <w:rsid w:val="003325C8"/>
    <w:rsid w:val="003325CB"/>
    <w:rsid w:val="00332846"/>
    <w:rsid w:val="00332A42"/>
    <w:rsid w:val="00332CEA"/>
    <w:rsid w:val="003330E0"/>
    <w:rsid w:val="00333199"/>
    <w:rsid w:val="0033328D"/>
    <w:rsid w:val="00333956"/>
    <w:rsid w:val="00333A18"/>
    <w:rsid w:val="00333B1E"/>
    <w:rsid w:val="00333E1E"/>
    <w:rsid w:val="003352C2"/>
    <w:rsid w:val="00335995"/>
    <w:rsid w:val="00335E49"/>
    <w:rsid w:val="00336256"/>
    <w:rsid w:val="0033633D"/>
    <w:rsid w:val="00336963"/>
    <w:rsid w:val="00336A87"/>
    <w:rsid w:val="00336B89"/>
    <w:rsid w:val="003370D2"/>
    <w:rsid w:val="003371C4"/>
    <w:rsid w:val="003371F3"/>
    <w:rsid w:val="0033772F"/>
    <w:rsid w:val="003402C8"/>
    <w:rsid w:val="00340335"/>
    <w:rsid w:val="00340785"/>
    <w:rsid w:val="00340795"/>
    <w:rsid w:val="003409A4"/>
    <w:rsid w:val="00340EFB"/>
    <w:rsid w:val="0034193B"/>
    <w:rsid w:val="00341B47"/>
    <w:rsid w:val="003421F1"/>
    <w:rsid w:val="00343015"/>
    <w:rsid w:val="00343D19"/>
    <w:rsid w:val="00343D66"/>
    <w:rsid w:val="0034401F"/>
    <w:rsid w:val="0034473D"/>
    <w:rsid w:val="00344AD3"/>
    <w:rsid w:val="00344DE6"/>
    <w:rsid w:val="00344EED"/>
    <w:rsid w:val="00344F95"/>
    <w:rsid w:val="00345268"/>
    <w:rsid w:val="00345418"/>
    <w:rsid w:val="003455BB"/>
    <w:rsid w:val="00345864"/>
    <w:rsid w:val="003460A6"/>
    <w:rsid w:val="0034671F"/>
    <w:rsid w:val="003477EE"/>
    <w:rsid w:val="00350142"/>
    <w:rsid w:val="003504C7"/>
    <w:rsid w:val="00350A47"/>
    <w:rsid w:val="003513E1"/>
    <w:rsid w:val="0035182B"/>
    <w:rsid w:val="00351B39"/>
    <w:rsid w:val="00351CE0"/>
    <w:rsid w:val="00351F3A"/>
    <w:rsid w:val="003523B5"/>
    <w:rsid w:val="003529AC"/>
    <w:rsid w:val="003537C5"/>
    <w:rsid w:val="0035393E"/>
    <w:rsid w:val="00353A31"/>
    <w:rsid w:val="003547F3"/>
    <w:rsid w:val="00354E1C"/>
    <w:rsid w:val="00354FD0"/>
    <w:rsid w:val="00355A96"/>
    <w:rsid w:val="00355C2C"/>
    <w:rsid w:val="00355DFE"/>
    <w:rsid w:val="00356205"/>
    <w:rsid w:val="00356702"/>
    <w:rsid w:val="0035694F"/>
    <w:rsid w:val="00356D35"/>
    <w:rsid w:val="0035725A"/>
    <w:rsid w:val="00357C55"/>
    <w:rsid w:val="00360259"/>
    <w:rsid w:val="00360449"/>
    <w:rsid w:val="00360558"/>
    <w:rsid w:val="0036058B"/>
    <w:rsid w:val="003607D8"/>
    <w:rsid w:val="00361C86"/>
    <w:rsid w:val="00361FE9"/>
    <w:rsid w:val="00362237"/>
    <w:rsid w:val="003623D0"/>
    <w:rsid w:val="0036254B"/>
    <w:rsid w:val="003626AE"/>
    <w:rsid w:val="00362C43"/>
    <w:rsid w:val="00362DB3"/>
    <w:rsid w:val="00362EA1"/>
    <w:rsid w:val="00362FA0"/>
    <w:rsid w:val="0036366B"/>
    <w:rsid w:val="0036375C"/>
    <w:rsid w:val="00363929"/>
    <w:rsid w:val="00363C32"/>
    <w:rsid w:val="00363CBA"/>
    <w:rsid w:val="00364007"/>
    <w:rsid w:val="00364016"/>
    <w:rsid w:val="003640E6"/>
    <w:rsid w:val="003641BF"/>
    <w:rsid w:val="00364240"/>
    <w:rsid w:val="0036428A"/>
    <w:rsid w:val="0036450F"/>
    <w:rsid w:val="00364725"/>
    <w:rsid w:val="0036523B"/>
    <w:rsid w:val="0036569F"/>
    <w:rsid w:val="003657DB"/>
    <w:rsid w:val="00365FEA"/>
    <w:rsid w:val="00366A27"/>
    <w:rsid w:val="00366F7C"/>
    <w:rsid w:val="003678BB"/>
    <w:rsid w:val="00367F68"/>
    <w:rsid w:val="003704BF"/>
    <w:rsid w:val="00370AE9"/>
    <w:rsid w:val="00370FB5"/>
    <w:rsid w:val="00371617"/>
    <w:rsid w:val="003717BF"/>
    <w:rsid w:val="0037195F"/>
    <w:rsid w:val="0037258A"/>
    <w:rsid w:val="0037260B"/>
    <w:rsid w:val="00372BD5"/>
    <w:rsid w:val="0037372A"/>
    <w:rsid w:val="00373740"/>
    <w:rsid w:val="003737DF"/>
    <w:rsid w:val="00373835"/>
    <w:rsid w:val="0037411F"/>
    <w:rsid w:val="00374550"/>
    <w:rsid w:val="00374A9B"/>
    <w:rsid w:val="00374B8E"/>
    <w:rsid w:val="00374C76"/>
    <w:rsid w:val="003755B5"/>
    <w:rsid w:val="00375635"/>
    <w:rsid w:val="00375784"/>
    <w:rsid w:val="00375B86"/>
    <w:rsid w:val="00375CF1"/>
    <w:rsid w:val="00375E34"/>
    <w:rsid w:val="0037622B"/>
    <w:rsid w:val="00376906"/>
    <w:rsid w:val="00376BD5"/>
    <w:rsid w:val="003772CA"/>
    <w:rsid w:val="00377F82"/>
    <w:rsid w:val="003802DC"/>
    <w:rsid w:val="00380D39"/>
    <w:rsid w:val="0038100F"/>
    <w:rsid w:val="0038147B"/>
    <w:rsid w:val="00381500"/>
    <w:rsid w:val="003821A6"/>
    <w:rsid w:val="003822D1"/>
    <w:rsid w:val="00383016"/>
    <w:rsid w:val="003834CE"/>
    <w:rsid w:val="0038380D"/>
    <w:rsid w:val="00383C7F"/>
    <w:rsid w:val="00383F90"/>
    <w:rsid w:val="003853FB"/>
    <w:rsid w:val="0038545A"/>
    <w:rsid w:val="00385724"/>
    <w:rsid w:val="00385892"/>
    <w:rsid w:val="00385BED"/>
    <w:rsid w:val="0038647F"/>
    <w:rsid w:val="00386C5C"/>
    <w:rsid w:val="0038774E"/>
    <w:rsid w:val="00387788"/>
    <w:rsid w:val="003877A3"/>
    <w:rsid w:val="0038787C"/>
    <w:rsid w:val="00387880"/>
    <w:rsid w:val="00387A9B"/>
    <w:rsid w:val="00387C69"/>
    <w:rsid w:val="00387CD6"/>
    <w:rsid w:val="00387F16"/>
    <w:rsid w:val="0039011B"/>
    <w:rsid w:val="003902BC"/>
    <w:rsid w:val="003906A7"/>
    <w:rsid w:val="00390AA2"/>
    <w:rsid w:val="00390AB6"/>
    <w:rsid w:val="00390E15"/>
    <w:rsid w:val="00391279"/>
    <w:rsid w:val="003913DC"/>
    <w:rsid w:val="00391B39"/>
    <w:rsid w:val="00391CA9"/>
    <w:rsid w:val="0039265D"/>
    <w:rsid w:val="003931DD"/>
    <w:rsid w:val="00393367"/>
    <w:rsid w:val="00393940"/>
    <w:rsid w:val="00393ECD"/>
    <w:rsid w:val="00393F49"/>
    <w:rsid w:val="0039416C"/>
    <w:rsid w:val="0039446D"/>
    <w:rsid w:val="00394767"/>
    <w:rsid w:val="00394B3F"/>
    <w:rsid w:val="00394B8D"/>
    <w:rsid w:val="00395076"/>
    <w:rsid w:val="003950D0"/>
    <w:rsid w:val="00395857"/>
    <w:rsid w:val="00395A7A"/>
    <w:rsid w:val="00395AAD"/>
    <w:rsid w:val="00395C4B"/>
    <w:rsid w:val="00395F8E"/>
    <w:rsid w:val="00396577"/>
    <w:rsid w:val="003967D7"/>
    <w:rsid w:val="003969A3"/>
    <w:rsid w:val="00396DEC"/>
    <w:rsid w:val="003972A1"/>
    <w:rsid w:val="003975B9"/>
    <w:rsid w:val="00397F43"/>
    <w:rsid w:val="003A0934"/>
    <w:rsid w:val="003A0AB0"/>
    <w:rsid w:val="003A0F55"/>
    <w:rsid w:val="003A1409"/>
    <w:rsid w:val="003A168F"/>
    <w:rsid w:val="003A17CB"/>
    <w:rsid w:val="003A18B9"/>
    <w:rsid w:val="003A1949"/>
    <w:rsid w:val="003A1958"/>
    <w:rsid w:val="003A2062"/>
    <w:rsid w:val="003A20BC"/>
    <w:rsid w:val="003A20C6"/>
    <w:rsid w:val="003A2601"/>
    <w:rsid w:val="003A29D6"/>
    <w:rsid w:val="003A2BF9"/>
    <w:rsid w:val="003A2F85"/>
    <w:rsid w:val="003A34B8"/>
    <w:rsid w:val="003A37F9"/>
    <w:rsid w:val="003A4454"/>
    <w:rsid w:val="003A4487"/>
    <w:rsid w:val="003A47A8"/>
    <w:rsid w:val="003A4964"/>
    <w:rsid w:val="003A561E"/>
    <w:rsid w:val="003A572C"/>
    <w:rsid w:val="003A5AA1"/>
    <w:rsid w:val="003A5CC8"/>
    <w:rsid w:val="003A5D6D"/>
    <w:rsid w:val="003A5D80"/>
    <w:rsid w:val="003A5E52"/>
    <w:rsid w:val="003A61F5"/>
    <w:rsid w:val="003A6751"/>
    <w:rsid w:val="003A684F"/>
    <w:rsid w:val="003B0A49"/>
    <w:rsid w:val="003B103A"/>
    <w:rsid w:val="003B1400"/>
    <w:rsid w:val="003B1424"/>
    <w:rsid w:val="003B19C9"/>
    <w:rsid w:val="003B23E0"/>
    <w:rsid w:val="003B25C3"/>
    <w:rsid w:val="003B25FB"/>
    <w:rsid w:val="003B29DB"/>
    <w:rsid w:val="003B3076"/>
    <w:rsid w:val="003B3245"/>
    <w:rsid w:val="003B34AB"/>
    <w:rsid w:val="003B3567"/>
    <w:rsid w:val="003B3DC8"/>
    <w:rsid w:val="003B433D"/>
    <w:rsid w:val="003B4348"/>
    <w:rsid w:val="003B49E6"/>
    <w:rsid w:val="003B4FBA"/>
    <w:rsid w:val="003B5010"/>
    <w:rsid w:val="003B58A1"/>
    <w:rsid w:val="003B591A"/>
    <w:rsid w:val="003B5BEB"/>
    <w:rsid w:val="003B60DD"/>
    <w:rsid w:val="003B610E"/>
    <w:rsid w:val="003B6470"/>
    <w:rsid w:val="003B64AE"/>
    <w:rsid w:val="003B6642"/>
    <w:rsid w:val="003B68EC"/>
    <w:rsid w:val="003B6B62"/>
    <w:rsid w:val="003B6E00"/>
    <w:rsid w:val="003B7190"/>
    <w:rsid w:val="003B778B"/>
    <w:rsid w:val="003B7EB9"/>
    <w:rsid w:val="003C0553"/>
    <w:rsid w:val="003C0E50"/>
    <w:rsid w:val="003C0F7B"/>
    <w:rsid w:val="003C1190"/>
    <w:rsid w:val="003C12BD"/>
    <w:rsid w:val="003C17C7"/>
    <w:rsid w:val="003C1D37"/>
    <w:rsid w:val="003C1D77"/>
    <w:rsid w:val="003C1DFC"/>
    <w:rsid w:val="003C1E07"/>
    <w:rsid w:val="003C2124"/>
    <w:rsid w:val="003C220F"/>
    <w:rsid w:val="003C270C"/>
    <w:rsid w:val="003C3049"/>
    <w:rsid w:val="003C3DC0"/>
    <w:rsid w:val="003C4124"/>
    <w:rsid w:val="003C4A87"/>
    <w:rsid w:val="003C4E64"/>
    <w:rsid w:val="003C51A6"/>
    <w:rsid w:val="003C541C"/>
    <w:rsid w:val="003C5750"/>
    <w:rsid w:val="003C5A9B"/>
    <w:rsid w:val="003C5C5E"/>
    <w:rsid w:val="003C5E07"/>
    <w:rsid w:val="003C6162"/>
    <w:rsid w:val="003C64AC"/>
    <w:rsid w:val="003C68C6"/>
    <w:rsid w:val="003C778D"/>
    <w:rsid w:val="003C77A6"/>
    <w:rsid w:val="003C7A40"/>
    <w:rsid w:val="003C7E44"/>
    <w:rsid w:val="003C7F70"/>
    <w:rsid w:val="003D01C0"/>
    <w:rsid w:val="003D031C"/>
    <w:rsid w:val="003D0870"/>
    <w:rsid w:val="003D0915"/>
    <w:rsid w:val="003D0A89"/>
    <w:rsid w:val="003D0DD0"/>
    <w:rsid w:val="003D12C7"/>
    <w:rsid w:val="003D16CD"/>
    <w:rsid w:val="003D1B2B"/>
    <w:rsid w:val="003D1B35"/>
    <w:rsid w:val="003D2056"/>
    <w:rsid w:val="003D23AF"/>
    <w:rsid w:val="003D274D"/>
    <w:rsid w:val="003D2C30"/>
    <w:rsid w:val="003D2CF0"/>
    <w:rsid w:val="003D2E7A"/>
    <w:rsid w:val="003D3826"/>
    <w:rsid w:val="003D3CC6"/>
    <w:rsid w:val="003D3DB4"/>
    <w:rsid w:val="003D40D3"/>
    <w:rsid w:val="003D4433"/>
    <w:rsid w:val="003D4C75"/>
    <w:rsid w:val="003D4E5B"/>
    <w:rsid w:val="003D53E3"/>
    <w:rsid w:val="003D543C"/>
    <w:rsid w:val="003D551A"/>
    <w:rsid w:val="003D5666"/>
    <w:rsid w:val="003D598F"/>
    <w:rsid w:val="003D59EC"/>
    <w:rsid w:val="003D5BC4"/>
    <w:rsid w:val="003D5C8B"/>
    <w:rsid w:val="003D6595"/>
    <w:rsid w:val="003D6B29"/>
    <w:rsid w:val="003D7BF1"/>
    <w:rsid w:val="003D7C79"/>
    <w:rsid w:val="003E01CC"/>
    <w:rsid w:val="003E01CD"/>
    <w:rsid w:val="003E082E"/>
    <w:rsid w:val="003E0835"/>
    <w:rsid w:val="003E103B"/>
    <w:rsid w:val="003E10C1"/>
    <w:rsid w:val="003E13E5"/>
    <w:rsid w:val="003E1B31"/>
    <w:rsid w:val="003E1F14"/>
    <w:rsid w:val="003E2103"/>
    <w:rsid w:val="003E223F"/>
    <w:rsid w:val="003E25A0"/>
    <w:rsid w:val="003E29FA"/>
    <w:rsid w:val="003E2EB2"/>
    <w:rsid w:val="003E3831"/>
    <w:rsid w:val="003E3BB4"/>
    <w:rsid w:val="003E3BC5"/>
    <w:rsid w:val="003E45A2"/>
    <w:rsid w:val="003E4A17"/>
    <w:rsid w:val="003E4B1B"/>
    <w:rsid w:val="003E4B89"/>
    <w:rsid w:val="003E504F"/>
    <w:rsid w:val="003E5192"/>
    <w:rsid w:val="003E54C3"/>
    <w:rsid w:val="003E6611"/>
    <w:rsid w:val="003E6A60"/>
    <w:rsid w:val="003E71CE"/>
    <w:rsid w:val="003E7447"/>
    <w:rsid w:val="003E7E7C"/>
    <w:rsid w:val="003F011D"/>
    <w:rsid w:val="003F0183"/>
    <w:rsid w:val="003F03FF"/>
    <w:rsid w:val="003F0702"/>
    <w:rsid w:val="003F0BC3"/>
    <w:rsid w:val="003F0E4A"/>
    <w:rsid w:val="003F1274"/>
    <w:rsid w:val="003F193B"/>
    <w:rsid w:val="003F22DF"/>
    <w:rsid w:val="003F25F9"/>
    <w:rsid w:val="003F26EC"/>
    <w:rsid w:val="003F295E"/>
    <w:rsid w:val="003F339B"/>
    <w:rsid w:val="003F345F"/>
    <w:rsid w:val="003F3A10"/>
    <w:rsid w:val="003F3C5F"/>
    <w:rsid w:val="003F42FF"/>
    <w:rsid w:val="003F4539"/>
    <w:rsid w:val="003F46B3"/>
    <w:rsid w:val="003F4C78"/>
    <w:rsid w:val="003F4FDD"/>
    <w:rsid w:val="003F5376"/>
    <w:rsid w:val="003F55A7"/>
    <w:rsid w:val="003F5651"/>
    <w:rsid w:val="003F64D6"/>
    <w:rsid w:val="003F671D"/>
    <w:rsid w:val="003F6C76"/>
    <w:rsid w:val="003F6CEC"/>
    <w:rsid w:val="003F7724"/>
    <w:rsid w:val="003F7894"/>
    <w:rsid w:val="00400801"/>
    <w:rsid w:val="00400960"/>
    <w:rsid w:val="0040098F"/>
    <w:rsid w:val="00400D1E"/>
    <w:rsid w:val="00401087"/>
    <w:rsid w:val="00401129"/>
    <w:rsid w:val="004013BA"/>
    <w:rsid w:val="00401C0F"/>
    <w:rsid w:val="00401EE2"/>
    <w:rsid w:val="0040228A"/>
    <w:rsid w:val="00402356"/>
    <w:rsid w:val="00402547"/>
    <w:rsid w:val="004032A9"/>
    <w:rsid w:val="00403353"/>
    <w:rsid w:val="00403614"/>
    <w:rsid w:val="004037CE"/>
    <w:rsid w:val="00403A79"/>
    <w:rsid w:val="00403EF6"/>
    <w:rsid w:val="0040444C"/>
    <w:rsid w:val="00404EAF"/>
    <w:rsid w:val="00405277"/>
    <w:rsid w:val="0040570D"/>
    <w:rsid w:val="004057A3"/>
    <w:rsid w:val="004058D6"/>
    <w:rsid w:val="00405A5E"/>
    <w:rsid w:val="00405D18"/>
    <w:rsid w:val="004062AF"/>
    <w:rsid w:val="00406554"/>
    <w:rsid w:val="004065B1"/>
    <w:rsid w:val="004067F2"/>
    <w:rsid w:val="00406D7F"/>
    <w:rsid w:val="00406DC3"/>
    <w:rsid w:val="004073EE"/>
    <w:rsid w:val="004074D6"/>
    <w:rsid w:val="0040756C"/>
    <w:rsid w:val="00407816"/>
    <w:rsid w:val="004101D2"/>
    <w:rsid w:val="00410E73"/>
    <w:rsid w:val="00411241"/>
    <w:rsid w:val="004113F7"/>
    <w:rsid w:val="00411633"/>
    <w:rsid w:val="00411C46"/>
    <w:rsid w:val="004120C7"/>
    <w:rsid w:val="004129D7"/>
    <w:rsid w:val="004131C9"/>
    <w:rsid w:val="004135EA"/>
    <w:rsid w:val="00413727"/>
    <w:rsid w:val="00413871"/>
    <w:rsid w:val="00413898"/>
    <w:rsid w:val="00413DDB"/>
    <w:rsid w:val="00413F0B"/>
    <w:rsid w:val="0041449F"/>
    <w:rsid w:val="0041479A"/>
    <w:rsid w:val="004148E4"/>
    <w:rsid w:val="00414E18"/>
    <w:rsid w:val="004151DD"/>
    <w:rsid w:val="0041539D"/>
    <w:rsid w:val="004158FC"/>
    <w:rsid w:val="00415BEA"/>
    <w:rsid w:val="00415E34"/>
    <w:rsid w:val="00416448"/>
    <w:rsid w:val="0041694F"/>
    <w:rsid w:val="00417073"/>
    <w:rsid w:val="00417312"/>
    <w:rsid w:val="00417469"/>
    <w:rsid w:val="0042057B"/>
    <w:rsid w:val="00420913"/>
    <w:rsid w:val="00420DE1"/>
    <w:rsid w:val="004210A3"/>
    <w:rsid w:val="00421133"/>
    <w:rsid w:val="00421260"/>
    <w:rsid w:val="0042134A"/>
    <w:rsid w:val="00421618"/>
    <w:rsid w:val="00422130"/>
    <w:rsid w:val="0042248F"/>
    <w:rsid w:val="00422BBA"/>
    <w:rsid w:val="004231D1"/>
    <w:rsid w:val="00423314"/>
    <w:rsid w:val="00423700"/>
    <w:rsid w:val="00423BD9"/>
    <w:rsid w:val="00424139"/>
    <w:rsid w:val="00424364"/>
    <w:rsid w:val="00424742"/>
    <w:rsid w:val="00424B1D"/>
    <w:rsid w:val="00425384"/>
    <w:rsid w:val="00425684"/>
    <w:rsid w:val="004263B0"/>
    <w:rsid w:val="004267D0"/>
    <w:rsid w:val="00426CEC"/>
    <w:rsid w:val="00426CFD"/>
    <w:rsid w:val="0042794E"/>
    <w:rsid w:val="00427E81"/>
    <w:rsid w:val="004304D6"/>
    <w:rsid w:val="0043054A"/>
    <w:rsid w:val="004307E1"/>
    <w:rsid w:val="0043086F"/>
    <w:rsid w:val="0043091F"/>
    <w:rsid w:val="0043104C"/>
    <w:rsid w:val="00431324"/>
    <w:rsid w:val="004315E1"/>
    <w:rsid w:val="0043176A"/>
    <w:rsid w:val="00431BDB"/>
    <w:rsid w:val="00432709"/>
    <w:rsid w:val="00432A2B"/>
    <w:rsid w:val="004335D2"/>
    <w:rsid w:val="00433B66"/>
    <w:rsid w:val="00433DE6"/>
    <w:rsid w:val="00434742"/>
    <w:rsid w:val="00434CD9"/>
    <w:rsid w:val="004353CE"/>
    <w:rsid w:val="0043543F"/>
    <w:rsid w:val="004356C0"/>
    <w:rsid w:val="00435828"/>
    <w:rsid w:val="00435C0C"/>
    <w:rsid w:val="00435EFB"/>
    <w:rsid w:val="00435F65"/>
    <w:rsid w:val="0043635C"/>
    <w:rsid w:val="004366B7"/>
    <w:rsid w:val="004368D7"/>
    <w:rsid w:val="004373C7"/>
    <w:rsid w:val="00437BC2"/>
    <w:rsid w:val="00437C63"/>
    <w:rsid w:val="00437DF6"/>
    <w:rsid w:val="0044003A"/>
    <w:rsid w:val="0044013E"/>
    <w:rsid w:val="00440973"/>
    <w:rsid w:val="004409DC"/>
    <w:rsid w:val="00440E09"/>
    <w:rsid w:val="00441171"/>
    <w:rsid w:val="004411ED"/>
    <w:rsid w:val="004414D4"/>
    <w:rsid w:val="004420A9"/>
    <w:rsid w:val="004425E9"/>
    <w:rsid w:val="00442A81"/>
    <w:rsid w:val="00442ED0"/>
    <w:rsid w:val="0044304F"/>
    <w:rsid w:val="004439B1"/>
    <w:rsid w:val="00443C80"/>
    <w:rsid w:val="004440B1"/>
    <w:rsid w:val="004444AC"/>
    <w:rsid w:val="00444DE5"/>
    <w:rsid w:val="00444E36"/>
    <w:rsid w:val="004456F7"/>
    <w:rsid w:val="004458DF"/>
    <w:rsid w:val="00445EE1"/>
    <w:rsid w:val="00445F31"/>
    <w:rsid w:val="0044643F"/>
    <w:rsid w:val="0044691A"/>
    <w:rsid w:val="00446AE4"/>
    <w:rsid w:val="00446CBC"/>
    <w:rsid w:val="0044777B"/>
    <w:rsid w:val="0044787F"/>
    <w:rsid w:val="004479D5"/>
    <w:rsid w:val="00447B32"/>
    <w:rsid w:val="00447EC0"/>
    <w:rsid w:val="0045048C"/>
    <w:rsid w:val="00450C18"/>
    <w:rsid w:val="00450C49"/>
    <w:rsid w:val="00450C65"/>
    <w:rsid w:val="004511FC"/>
    <w:rsid w:val="004514D9"/>
    <w:rsid w:val="0045179D"/>
    <w:rsid w:val="00451932"/>
    <w:rsid w:val="00451ED7"/>
    <w:rsid w:val="004522C5"/>
    <w:rsid w:val="00452799"/>
    <w:rsid w:val="00452826"/>
    <w:rsid w:val="004529A2"/>
    <w:rsid w:val="00453567"/>
    <w:rsid w:val="00453665"/>
    <w:rsid w:val="00453710"/>
    <w:rsid w:val="0045383A"/>
    <w:rsid w:val="00453A11"/>
    <w:rsid w:val="00453B79"/>
    <w:rsid w:val="00453DF6"/>
    <w:rsid w:val="004552AA"/>
    <w:rsid w:val="0045633D"/>
    <w:rsid w:val="00456912"/>
    <w:rsid w:val="00457241"/>
    <w:rsid w:val="00457723"/>
    <w:rsid w:val="0045787D"/>
    <w:rsid w:val="00457956"/>
    <w:rsid w:val="00457D91"/>
    <w:rsid w:val="00457E1E"/>
    <w:rsid w:val="00460452"/>
    <w:rsid w:val="004607FD"/>
    <w:rsid w:val="00460D8C"/>
    <w:rsid w:val="00461489"/>
    <w:rsid w:val="004614D0"/>
    <w:rsid w:val="004621EC"/>
    <w:rsid w:val="00462685"/>
    <w:rsid w:val="004627FD"/>
    <w:rsid w:val="0046284C"/>
    <w:rsid w:val="00462AED"/>
    <w:rsid w:val="00462FC4"/>
    <w:rsid w:val="00463A8C"/>
    <w:rsid w:val="00463C61"/>
    <w:rsid w:val="004640F4"/>
    <w:rsid w:val="00464447"/>
    <w:rsid w:val="004647AA"/>
    <w:rsid w:val="004647B4"/>
    <w:rsid w:val="00464ABC"/>
    <w:rsid w:val="004659FC"/>
    <w:rsid w:val="00465B05"/>
    <w:rsid w:val="00465F1D"/>
    <w:rsid w:val="00465F26"/>
    <w:rsid w:val="00466CBF"/>
    <w:rsid w:val="0046747C"/>
    <w:rsid w:val="00467A3E"/>
    <w:rsid w:val="00467C7B"/>
    <w:rsid w:val="00467DC5"/>
    <w:rsid w:val="00467ED4"/>
    <w:rsid w:val="00467FEE"/>
    <w:rsid w:val="00470416"/>
    <w:rsid w:val="00470652"/>
    <w:rsid w:val="00470B9B"/>
    <w:rsid w:val="00470DD5"/>
    <w:rsid w:val="00471021"/>
    <w:rsid w:val="0047133E"/>
    <w:rsid w:val="0047135B"/>
    <w:rsid w:val="004716D3"/>
    <w:rsid w:val="00471A7B"/>
    <w:rsid w:val="00471ACD"/>
    <w:rsid w:val="00471F1C"/>
    <w:rsid w:val="004720CC"/>
    <w:rsid w:val="004722FF"/>
    <w:rsid w:val="004727F3"/>
    <w:rsid w:val="00472983"/>
    <w:rsid w:val="00472EF3"/>
    <w:rsid w:val="00472F22"/>
    <w:rsid w:val="0047327C"/>
    <w:rsid w:val="00474144"/>
    <w:rsid w:val="00474624"/>
    <w:rsid w:val="00475671"/>
    <w:rsid w:val="0047569A"/>
    <w:rsid w:val="00475A0F"/>
    <w:rsid w:val="00475C4C"/>
    <w:rsid w:val="004763C9"/>
    <w:rsid w:val="00476607"/>
    <w:rsid w:val="00476CAE"/>
    <w:rsid w:val="00476F1D"/>
    <w:rsid w:val="00477EAD"/>
    <w:rsid w:val="00480219"/>
    <w:rsid w:val="004802EC"/>
    <w:rsid w:val="004804CA"/>
    <w:rsid w:val="004806DB"/>
    <w:rsid w:val="00480A10"/>
    <w:rsid w:val="00481216"/>
    <w:rsid w:val="00481D0B"/>
    <w:rsid w:val="00481DC4"/>
    <w:rsid w:val="0048263B"/>
    <w:rsid w:val="0048332A"/>
    <w:rsid w:val="004833C3"/>
    <w:rsid w:val="004837F4"/>
    <w:rsid w:val="00483BD5"/>
    <w:rsid w:val="00483FFC"/>
    <w:rsid w:val="0048409C"/>
    <w:rsid w:val="004841C1"/>
    <w:rsid w:val="00485098"/>
    <w:rsid w:val="00485259"/>
    <w:rsid w:val="00485759"/>
    <w:rsid w:val="00485796"/>
    <w:rsid w:val="0048627E"/>
    <w:rsid w:val="0048692A"/>
    <w:rsid w:val="004869C5"/>
    <w:rsid w:val="0048765A"/>
    <w:rsid w:val="00487CD2"/>
    <w:rsid w:val="00487FB6"/>
    <w:rsid w:val="00490060"/>
    <w:rsid w:val="004902A2"/>
    <w:rsid w:val="00490650"/>
    <w:rsid w:val="00490F73"/>
    <w:rsid w:val="00491607"/>
    <w:rsid w:val="00492117"/>
    <w:rsid w:val="0049250B"/>
    <w:rsid w:val="004926A6"/>
    <w:rsid w:val="004926F5"/>
    <w:rsid w:val="004928E4"/>
    <w:rsid w:val="00492B9A"/>
    <w:rsid w:val="00492F58"/>
    <w:rsid w:val="004933DC"/>
    <w:rsid w:val="00493C9F"/>
    <w:rsid w:val="00493EA3"/>
    <w:rsid w:val="00493FB4"/>
    <w:rsid w:val="0049458F"/>
    <w:rsid w:val="00494F7E"/>
    <w:rsid w:val="0049525F"/>
    <w:rsid w:val="004952E4"/>
    <w:rsid w:val="004954A6"/>
    <w:rsid w:val="004954CE"/>
    <w:rsid w:val="00495B2E"/>
    <w:rsid w:val="004963DB"/>
    <w:rsid w:val="004964CE"/>
    <w:rsid w:val="00496752"/>
    <w:rsid w:val="00496D2B"/>
    <w:rsid w:val="00497D47"/>
    <w:rsid w:val="004A0758"/>
    <w:rsid w:val="004A0968"/>
    <w:rsid w:val="004A0C45"/>
    <w:rsid w:val="004A0F00"/>
    <w:rsid w:val="004A11EE"/>
    <w:rsid w:val="004A159A"/>
    <w:rsid w:val="004A16E6"/>
    <w:rsid w:val="004A1922"/>
    <w:rsid w:val="004A1C5A"/>
    <w:rsid w:val="004A208F"/>
    <w:rsid w:val="004A2C90"/>
    <w:rsid w:val="004A329C"/>
    <w:rsid w:val="004A35AE"/>
    <w:rsid w:val="004A3D24"/>
    <w:rsid w:val="004A3D26"/>
    <w:rsid w:val="004A4018"/>
    <w:rsid w:val="004A41FA"/>
    <w:rsid w:val="004A4E9B"/>
    <w:rsid w:val="004A4F69"/>
    <w:rsid w:val="004A595C"/>
    <w:rsid w:val="004A5F8C"/>
    <w:rsid w:val="004A6141"/>
    <w:rsid w:val="004A6493"/>
    <w:rsid w:val="004A6590"/>
    <w:rsid w:val="004A6639"/>
    <w:rsid w:val="004A66B1"/>
    <w:rsid w:val="004A70F4"/>
    <w:rsid w:val="004A75D1"/>
    <w:rsid w:val="004A76C5"/>
    <w:rsid w:val="004A76FC"/>
    <w:rsid w:val="004A77DD"/>
    <w:rsid w:val="004A78B6"/>
    <w:rsid w:val="004A7BC8"/>
    <w:rsid w:val="004A7F48"/>
    <w:rsid w:val="004A7FE5"/>
    <w:rsid w:val="004B052F"/>
    <w:rsid w:val="004B0B3F"/>
    <w:rsid w:val="004B0C17"/>
    <w:rsid w:val="004B134A"/>
    <w:rsid w:val="004B13C3"/>
    <w:rsid w:val="004B175F"/>
    <w:rsid w:val="004B1A6A"/>
    <w:rsid w:val="004B240F"/>
    <w:rsid w:val="004B2A9C"/>
    <w:rsid w:val="004B39F3"/>
    <w:rsid w:val="004B45BB"/>
    <w:rsid w:val="004B45DC"/>
    <w:rsid w:val="004B46B2"/>
    <w:rsid w:val="004B471A"/>
    <w:rsid w:val="004B4B3D"/>
    <w:rsid w:val="004B4D9D"/>
    <w:rsid w:val="004B4DD2"/>
    <w:rsid w:val="004B4E42"/>
    <w:rsid w:val="004B4FAE"/>
    <w:rsid w:val="004B4FF0"/>
    <w:rsid w:val="004B5031"/>
    <w:rsid w:val="004B50DA"/>
    <w:rsid w:val="004B53D1"/>
    <w:rsid w:val="004B5413"/>
    <w:rsid w:val="004B541B"/>
    <w:rsid w:val="004B5BDF"/>
    <w:rsid w:val="004B5C08"/>
    <w:rsid w:val="004B60C5"/>
    <w:rsid w:val="004B6289"/>
    <w:rsid w:val="004B6D6B"/>
    <w:rsid w:val="004B74EF"/>
    <w:rsid w:val="004B7531"/>
    <w:rsid w:val="004B793D"/>
    <w:rsid w:val="004B7C47"/>
    <w:rsid w:val="004B7D19"/>
    <w:rsid w:val="004B7D75"/>
    <w:rsid w:val="004C0327"/>
    <w:rsid w:val="004C0BDB"/>
    <w:rsid w:val="004C190B"/>
    <w:rsid w:val="004C2899"/>
    <w:rsid w:val="004C2E45"/>
    <w:rsid w:val="004C3309"/>
    <w:rsid w:val="004C39A3"/>
    <w:rsid w:val="004C3C24"/>
    <w:rsid w:val="004C3D9D"/>
    <w:rsid w:val="004C4282"/>
    <w:rsid w:val="004C498A"/>
    <w:rsid w:val="004C4A26"/>
    <w:rsid w:val="004C4E4B"/>
    <w:rsid w:val="004C4EC9"/>
    <w:rsid w:val="004C5B6A"/>
    <w:rsid w:val="004C68A6"/>
    <w:rsid w:val="004C6B08"/>
    <w:rsid w:val="004C6BF9"/>
    <w:rsid w:val="004C7140"/>
    <w:rsid w:val="004C792C"/>
    <w:rsid w:val="004C7B41"/>
    <w:rsid w:val="004D04C5"/>
    <w:rsid w:val="004D084C"/>
    <w:rsid w:val="004D0CC0"/>
    <w:rsid w:val="004D1029"/>
    <w:rsid w:val="004D1A2B"/>
    <w:rsid w:val="004D233E"/>
    <w:rsid w:val="004D234D"/>
    <w:rsid w:val="004D24D0"/>
    <w:rsid w:val="004D282F"/>
    <w:rsid w:val="004D327B"/>
    <w:rsid w:val="004D3425"/>
    <w:rsid w:val="004D3449"/>
    <w:rsid w:val="004D3C3B"/>
    <w:rsid w:val="004D3DCF"/>
    <w:rsid w:val="004D406E"/>
    <w:rsid w:val="004D4750"/>
    <w:rsid w:val="004D4BBE"/>
    <w:rsid w:val="004D4C7B"/>
    <w:rsid w:val="004D4D33"/>
    <w:rsid w:val="004D4DDA"/>
    <w:rsid w:val="004D5224"/>
    <w:rsid w:val="004D577B"/>
    <w:rsid w:val="004D5910"/>
    <w:rsid w:val="004D6324"/>
    <w:rsid w:val="004D643F"/>
    <w:rsid w:val="004D73BD"/>
    <w:rsid w:val="004D7BB2"/>
    <w:rsid w:val="004E020D"/>
    <w:rsid w:val="004E03AB"/>
    <w:rsid w:val="004E0B52"/>
    <w:rsid w:val="004E1384"/>
    <w:rsid w:val="004E192C"/>
    <w:rsid w:val="004E1F93"/>
    <w:rsid w:val="004E25CB"/>
    <w:rsid w:val="004E29C7"/>
    <w:rsid w:val="004E2D12"/>
    <w:rsid w:val="004E2DDA"/>
    <w:rsid w:val="004E332B"/>
    <w:rsid w:val="004E34F0"/>
    <w:rsid w:val="004E3658"/>
    <w:rsid w:val="004E38E1"/>
    <w:rsid w:val="004E3B4A"/>
    <w:rsid w:val="004E3D30"/>
    <w:rsid w:val="004E3F56"/>
    <w:rsid w:val="004E3FD9"/>
    <w:rsid w:val="004E43F0"/>
    <w:rsid w:val="004E46DA"/>
    <w:rsid w:val="004E4EDC"/>
    <w:rsid w:val="004E5B6F"/>
    <w:rsid w:val="004E5D13"/>
    <w:rsid w:val="004E5DC8"/>
    <w:rsid w:val="004E605F"/>
    <w:rsid w:val="004E6586"/>
    <w:rsid w:val="004E666B"/>
    <w:rsid w:val="004E787E"/>
    <w:rsid w:val="004E78DD"/>
    <w:rsid w:val="004E7A28"/>
    <w:rsid w:val="004E7B1E"/>
    <w:rsid w:val="004E7FC1"/>
    <w:rsid w:val="004F010B"/>
    <w:rsid w:val="004F0470"/>
    <w:rsid w:val="004F0D65"/>
    <w:rsid w:val="004F0FCE"/>
    <w:rsid w:val="004F1213"/>
    <w:rsid w:val="004F1391"/>
    <w:rsid w:val="004F166B"/>
    <w:rsid w:val="004F1908"/>
    <w:rsid w:val="004F2415"/>
    <w:rsid w:val="004F24F2"/>
    <w:rsid w:val="004F25C8"/>
    <w:rsid w:val="004F28DD"/>
    <w:rsid w:val="004F2983"/>
    <w:rsid w:val="004F2C50"/>
    <w:rsid w:val="004F2F63"/>
    <w:rsid w:val="004F42D6"/>
    <w:rsid w:val="004F5340"/>
    <w:rsid w:val="004F5548"/>
    <w:rsid w:val="004F574E"/>
    <w:rsid w:val="004F60B9"/>
    <w:rsid w:val="004F6196"/>
    <w:rsid w:val="004F624F"/>
    <w:rsid w:val="004F64D3"/>
    <w:rsid w:val="004F6573"/>
    <w:rsid w:val="004F6725"/>
    <w:rsid w:val="004F6BC6"/>
    <w:rsid w:val="004F7162"/>
    <w:rsid w:val="004F7AC9"/>
    <w:rsid w:val="004F7CB8"/>
    <w:rsid w:val="005009B0"/>
    <w:rsid w:val="00500E59"/>
    <w:rsid w:val="005010C8"/>
    <w:rsid w:val="00501265"/>
    <w:rsid w:val="005016DA"/>
    <w:rsid w:val="00501B40"/>
    <w:rsid w:val="00501E19"/>
    <w:rsid w:val="005020A5"/>
    <w:rsid w:val="005026DC"/>
    <w:rsid w:val="0050368A"/>
    <w:rsid w:val="00503D39"/>
    <w:rsid w:val="00504B63"/>
    <w:rsid w:val="00504B6B"/>
    <w:rsid w:val="005052C7"/>
    <w:rsid w:val="005054B5"/>
    <w:rsid w:val="0050550B"/>
    <w:rsid w:val="00506584"/>
    <w:rsid w:val="00506A6A"/>
    <w:rsid w:val="00506C2A"/>
    <w:rsid w:val="00507257"/>
    <w:rsid w:val="0050783A"/>
    <w:rsid w:val="005101A0"/>
    <w:rsid w:val="0051049F"/>
    <w:rsid w:val="00510A46"/>
    <w:rsid w:val="00510EBB"/>
    <w:rsid w:val="005118B7"/>
    <w:rsid w:val="00511A8A"/>
    <w:rsid w:val="005120D7"/>
    <w:rsid w:val="005127FB"/>
    <w:rsid w:val="00512A45"/>
    <w:rsid w:val="0051324C"/>
    <w:rsid w:val="00513AC6"/>
    <w:rsid w:val="00513BC7"/>
    <w:rsid w:val="00513BF5"/>
    <w:rsid w:val="00513F6B"/>
    <w:rsid w:val="00514886"/>
    <w:rsid w:val="005149C4"/>
    <w:rsid w:val="00514CAC"/>
    <w:rsid w:val="00515299"/>
    <w:rsid w:val="00515337"/>
    <w:rsid w:val="0051595B"/>
    <w:rsid w:val="005159DF"/>
    <w:rsid w:val="00515C8E"/>
    <w:rsid w:val="00515D5E"/>
    <w:rsid w:val="00515FD2"/>
    <w:rsid w:val="00516816"/>
    <w:rsid w:val="00516BCE"/>
    <w:rsid w:val="00516F10"/>
    <w:rsid w:val="00517042"/>
    <w:rsid w:val="0051755D"/>
    <w:rsid w:val="0051779C"/>
    <w:rsid w:val="005179FD"/>
    <w:rsid w:val="00517A21"/>
    <w:rsid w:val="00517C82"/>
    <w:rsid w:val="00517CD2"/>
    <w:rsid w:val="00517EAE"/>
    <w:rsid w:val="005206D1"/>
    <w:rsid w:val="00520E94"/>
    <w:rsid w:val="005210C4"/>
    <w:rsid w:val="005210DD"/>
    <w:rsid w:val="00521264"/>
    <w:rsid w:val="005214A1"/>
    <w:rsid w:val="00521BE6"/>
    <w:rsid w:val="00522132"/>
    <w:rsid w:val="00522199"/>
    <w:rsid w:val="005222BF"/>
    <w:rsid w:val="0052231E"/>
    <w:rsid w:val="005226F5"/>
    <w:rsid w:val="00522AA3"/>
    <w:rsid w:val="00522B3F"/>
    <w:rsid w:val="00522CE6"/>
    <w:rsid w:val="00522ED0"/>
    <w:rsid w:val="00523196"/>
    <w:rsid w:val="0052319A"/>
    <w:rsid w:val="0052370E"/>
    <w:rsid w:val="0052388A"/>
    <w:rsid w:val="00523BCB"/>
    <w:rsid w:val="00523D44"/>
    <w:rsid w:val="00524775"/>
    <w:rsid w:val="00524D9E"/>
    <w:rsid w:val="00524EC6"/>
    <w:rsid w:val="00524F9D"/>
    <w:rsid w:val="00524FD1"/>
    <w:rsid w:val="0052501A"/>
    <w:rsid w:val="005251D3"/>
    <w:rsid w:val="005261A8"/>
    <w:rsid w:val="00526AC9"/>
    <w:rsid w:val="00526B9A"/>
    <w:rsid w:val="00526D21"/>
    <w:rsid w:val="00526ED9"/>
    <w:rsid w:val="0052739A"/>
    <w:rsid w:val="0052765D"/>
    <w:rsid w:val="00527723"/>
    <w:rsid w:val="00527E65"/>
    <w:rsid w:val="005302D7"/>
    <w:rsid w:val="00530736"/>
    <w:rsid w:val="005307D4"/>
    <w:rsid w:val="00530BB0"/>
    <w:rsid w:val="00530DB8"/>
    <w:rsid w:val="005312E2"/>
    <w:rsid w:val="00531320"/>
    <w:rsid w:val="005315A4"/>
    <w:rsid w:val="00532033"/>
    <w:rsid w:val="0053224B"/>
    <w:rsid w:val="00532273"/>
    <w:rsid w:val="00532391"/>
    <w:rsid w:val="00532745"/>
    <w:rsid w:val="00532DED"/>
    <w:rsid w:val="0053341B"/>
    <w:rsid w:val="00533641"/>
    <w:rsid w:val="00533953"/>
    <w:rsid w:val="00533FE0"/>
    <w:rsid w:val="005344A9"/>
    <w:rsid w:val="00534B01"/>
    <w:rsid w:val="00534FA9"/>
    <w:rsid w:val="005356DF"/>
    <w:rsid w:val="005356FC"/>
    <w:rsid w:val="00535AC6"/>
    <w:rsid w:val="00535B38"/>
    <w:rsid w:val="005373DF"/>
    <w:rsid w:val="005375E9"/>
    <w:rsid w:val="00540163"/>
    <w:rsid w:val="005401A0"/>
    <w:rsid w:val="0054075F"/>
    <w:rsid w:val="00540B84"/>
    <w:rsid w:val="00540DED"/>
    <w:rsid w:val="00540E4B"/>
    <w:rsid w:val="0054106C"/>
    <w:rsid w:val="00541119"/>
    <w:rsid w:val="005417B3"/>
    <w:rsid w:val="00541AF9"/>
    <w:rsid w:val="00541D01"/>
    <w:rsid w:val="00541D08"/>
    <w:rsid w:val="00541F65"/>
    <w:rsid w:val="0054219F"/>
    <w:rsid w:val="005426BC"/>
    <w:rsid w:val="005427E3"/>
    <w:rsid w:val="005429A7"/>
    <w:rsid w:val="00542C78"/>
    <w:rsid w:val="00542CCE"/>
    <w:rsid w:val="005430B9"/>
    <w:rsid w:val="0054353E"/>
    <w:rsid w:val="00543878"/>
    <w:rsid w:val="00544257"/>
    <w:rsid w:val="0054474A"/>
    <w:rsid w:val="00544A08"/>
    <w:rsid w:val="00544ABE"/>
    <w:rsid w:val="00544C25"/>
    <w:rsid w:val="00544EDA"/>
    <w:rsid w:val="005451EF"/>
    <w:rsid w:val="00545512"/>
    <w:rsid w:val="005461A4"/>
    <w:rsid w:val="00546A9C"/>
    <w:rsid w:val="00546F04"/>
    <w:rsid w:val="00546F77"/>
    <w:rsid w:val="005475E8"/>
    <w:rsid w:val="005476DA"/>
    <w:rsid w:val="00550053"/>
    <w:rsid w:val="0055019E"/>
    <w:rsid w:val="0055067E"/>
    <w:rsid w:val="00550B71"/>
    <w:rsid w:val="00551237"/>
    <w:rsid w:val="00551946"/>
    <w:rsid w:val="00552379"/>
    <w:rsid w:val="0055264A"/>
    <w:rsid w:val="005526CE"/>
    <w:rsid w:val="00553260"/>
    <w:rsid w:val="0055340E"/>
    <w:rsid w:val="0055359B"/>
    <w:rsid w:val="0055439A"/>
    <w:rsid w:val="00554452"/>
    <w:rsid w:val="00554453"/>
    <w:rsid w:val="005549BD"/>
    <w:rsid w:val="005554DD"/>
    <w:rsid w:val="00555862"/>
    <w:rsid w:val="00555C1A"/>
    <w:rsid w:val="00555CC5"/>
    <w:rsid w:val="00556025"/>
    <w:rsid w:val="005560A5"/>
    <w:rsid w:val="005568C2"/>
    <w:rsid w:val="00556C9C"/>
    <w:rsid w:val="00557BD3"/>
    <w:rsid w:val="00557F2E"/>
    <w:rsid w:val="0056017D"/>
    <w:rsid w:val="00560420"/>
    <w:rsid w:val="005609CA"/>
    <w:rsid w:val="00560A95"/>
    <w:rsid w:val="00561418"/>
    <w:rsid w:val="0056191A"/>
    <w:rsid w:val="00561DCA"/>
    <w:rsid w:val="00562DC6"/>
    <w:rsid w:val="005634C3"/>
    <w:rsid w:val="0056375D"/>
    <w:rsid w:val="00563A4A"/>
    <w:rsid w:val="005640D7"/>
    <w:rsid w:val="0056416F"/>
    <w:rsid w:val="00564923"/>
    <w:rsid w:val="00564B96"/>
    <w:rsid w:val="005657EE"/>
    <w:rsid w:val="005658F3"/>
    <w:rsid w:val="0056591E"/>
    <w:rsid w:val="005659E3"/>
    <w:rsid w:val="00565CB2"/>
    <w:rsid w:val="00566A2A"/>
    <w:rsid w:val="00567A72"/>
    <w:rsid w:val="005700BF"/>
    <w:rsid w:val="005703ED"/>
    <w:rsid w:val="00570E5B"/>
    <w:rsid w:val="00570F86"/>
    <w:rsid w:val="00571352"/>
    <w:rsid w:val="00571BDD"/>
    <w:rsid w:val="00571DF0"/>
    <w:rsid w:val="00572076"/>
    <w:rsid w:val="005724E1"/>
    <w:rsid w:val="00572582"/>
    <w:rsid w:val="00572C29"/>
    <w:rsid w:val="00572CFB"/>
    <w:rsid w:val="005738C7"/>
    <w:rsid w:val="00573B2B"/>
    <w:rsid w:val="00573DE5"/>
    <w:rsid w:val="005740B5"/>
    <w:rsid w:val="005740B9"/>
    <w:rsid w:val="005743F6"/>
    <w:rsid w:val="00574EA6"/>
    <w:rsid w:val="00575294"/>
    <w:rsid w:val="005752F5"/>
    <w:rsid w:val="005756FD"/>
    <w:rsid w:val="00575E09"/>
    <w:rsid w:val="00576434"/>
    <w:rsid w:val="00576FDA"/>
    <w:rsid w:val="0057751A"/>
    <w:rsid w:val="00577665"/>
    <w:rsid w:val="00577698"/>
    <w:rsid w:val="005776BE"/>
    <w:rsid w:val="00577750"/>
    <w:rsid w:val="00577949"/>
    <w:rsid w:val="00577D55"/>
    <w:rsid w:val="00580320"/>
    <w:rsid w:val="005804FB"/>
    <w:rsid w:val="005806C6"/>
    <w:rsid w:val="0058080A"/>
    <w:rsid w:val="00580A89"/>
    <w:rsid w:val="00580C9E"/>
    <w:rsid w:val="00580CC5"/>
    <w:rsid w:val="00580DBD"/>
    <w:rsid w:val="00580FA6"/>
    <w:rsid w:val="0058129B"/>
    <w:rsid w:val="0058159A"/>
    <w:rsid w:val="00582A90"/>
    <w:rsid w:val="00582D9A"/>
    <w:rsid w:val="00582DC1"/>
    <w:rsid w:val="005830B4"/>
    <w:rsid w:val="005833BB"/>
    <w:rsid w:val="005834C9"/>
    <w:rsid w:val="005837E9"/>
    <w:rsid w:val="005839D5"/>
    <w:rsid w:val="00583F42"/>
    <w:rsid w:val="00583F92"/>
    <w:rsid w:val="005840C0"/>
    <w:rsid w:val="00584C4E"/>
    <w:rsid w:val="005850AE"/>
    <w:rsid w:val="00585674"/>
    <w:rsid w:val="005860C4"/>
    <w:rsid w:val="005860DF"/>
    <w:rsid w:val="00586BFF"/>
    <w:rsid w:val="00586D6D"/>
    <w:rsid w:val="005870FA"/>
    <w:rsid w:val="0058784A"/>
    <w:rsid w:val="005900CB"/>
    <w:rsid w:val="00590BBA"/>
    <w:rsid w:val="00592C1F"/>
    <w:rsid w:val="00593ABE"/>
    <w:rsid w:val="0059407C"/>
    <w:rsid w:val="005944A8"/>
    <w:rsid w:val="0059454C"/>
    <w:rsid w:val="00594996"/>
    <w:rsid w:val="00594A3F"/>
    <w:rsid w:val="00594C4D"/>
    <w:rsid w:val="0059550C"/>
    <w:rsid w:val="005955C4"/>
    <w:rsid w:val="0059565A"/>
    <w:rsid w:val="00595B14"/>
    <w:rsid w:val="00595C4B"/>
    <w:rsid w:val="00595FBE"/>
    <w:rsid w:val="005963B5"/>
    <w:rsid w:val="00596730"/>
    <w:rsid w:val="00596958"/>
    <w:rsid w:val="00596AE3"/>
    <w:rsid w:val="00597195"/>
    <w:rsid w:val="00597482"/>
    <w:rsid w:val="00597C96"/>
    <w:rsid w:val="005A0002"/>
    <w:rsid w:val="005A028E"/>
    <w:rsid w:val="005A0DF9"/>
    <w:rsid w:val="005A0F47"/>
    <w:rsid w:val="005A1067"/>
    <w:rsid w:val="005A19D6"/>
    <w:rsid w:val="005A1C11"/>
    <w:rsid w:val="005A20F8"/>
    <w:rsid w:val="005A2749"/>
    <w:rsid w:val="005A2932"/>
    <w:rsid w:val="005A29DF"/>
    <w:rsid w:val="005A2EF4"/>
    <w:rsid w:val="005A30BC"/>
    <w:rsid w:val="005A33CB"/>
    <w:rsid w:val="005A34F4"/>
    <w:rsid w:val="005A355D"/>
    <w:rsid w:val="005A384B"/>
    <w:rsid w:val="005A3A0A"/>
    <w:rsid w:val="005A3C08"/>
    <w:rsid w:val="005A41E6"/>
    <w:rsid w:val="005A435C"/>
    <w:rsid w:val="005A43EF"/>
    <w:rsid w:val="005A46D7"/>
    <w:rsid w:val="005A48A5"/>
    <w:rsid w:val="005A4C15"/>
    <w:rsid w:val="005A509F"/>
    <w:rsid w:val="005A50AE"/>
    <w:rsid w:val="005A5F82"/>
    <w:rsid w:val="005A6207"/>
    <w:rsid w:val="005A6AEF"/>
    <w:rsid w:val="005A6E84"/>
    <w:rsid w:val="005A70EB"/>
    <w:rsid w:val="005A7199"/>
    <w:rsid w:val="005A722D"/>
    <w:rsid w:val="005A7A0E"/>
    <w:rsid w:val="005A7B8B"/>
    <w:rsid w:val="005A7C3C"/>
    <w:rsid w:val="005A7C9E"/>
    <w:rsid w:val="005B0BDC"/>
    <w:rsid w:val="005B126F"/>
    <w:rsid w:val="005B14E9"/>
    <w:rsid w:val="005B17B3"/>
    <w:rsid w:val="005B19C4"/>
    <w:rsid w:val="005B223B"/>
    <w:rsid w:val="005B23F0"/>
    <w:rsid w:val="005B260F"/>
    <w:rsid w:val="005B2C06"/>
    <w:rsid w:val="005B3552"/>
    <w:rsid w:val="005B3AA2"/>
    <w:rsid w:val="005B3E84"/>
    <w:rsid w:val="005B3E92"/>
    <w:rsid w:val="005B3F07"/>
    <w:rsid w:val="005B406B"/>
    <w:rsid w:val="005B449B"/>
    <w:rsid w:val="005B458F"/>
    <w:rsid w:val="005B4848"/>
    <w:rsid w:val="005B4EEA"/>
    <w:rsid w:val="005B5528"/>
    <w:rsid w:val="005B5A87"/>
    <w:rsid w:val="005B63CC"/>
    <w:rsid w:val="005B7B9D"/>
    <w:rsid w:val="005B7EE7"/>
    <w:rsid w:val="005C01CE"/>
    <w:rsid w:val="005C01EE"/>
    <w:rsid w:val="005C0490"/>
    <w:rsid w:val="005C080A"/>
    <w:rsid w:val="005C0819"/>
    <w:rsid w:val="005C0D0F"/>
    <w:rsid w:val="005C0D55"/>
    <w:rsid w:val="005C10B0"/>
    <w:rsid w:val="005C11D5"/>
    <w:rsid w:val="005C2348"/>
    <w:rsid w:val="005C2742"/>
    <w:rsid w:val="005C3425"/>
    <w:rsid w:val="005C34EC"/>
    <w:rsid w:val="005C360F"/>
    <w:rsid w:val="005C3ADE"/>
    <w:rsid w:val="005C3B3A"/>
    <w:rsid w:val="005C3F12"/>
    <w:rsid w:val="005C42D0"/>
    <w:rsid w:val="005C4F5A"/>
    <w:rsid w:val="005C4FCE"/>
    <w:rsid w:val="005C51B2"/>
    <w:rsid w:val="005C57D4"/>
    <w:rsid w:val="005C5853"/>
    <w:rsid w:val="005C686B"/>
    <w:rsid w:val="005C6EC9"/>
    <w:rsid w:val="005C7250"/>
    <w:rsid w:val="005C7791"/>
    <w:rsid w:val="005C7814"/>
    <w:rsid w:val="005C7A42"/>
    <w:rsid w:val="005C7DA4"/>
    <w:rsid w:val="005C7FB4"/>
    <w:rsid w:val="005D0A92"/>
    <w:rsid w:val="005D10DC"/>
    <w:rsid w:val="005D16CB"/>
    <w:rsid w:val="005D1AFC"/>
    <w:rsid w:val="005D1BA1"/>
    <w:rsid w:val="005D31D8"/>
    <w:rsid w:val="005D3200"/>
    <w:rsid w:val="005D3ADD"/>
    <w:rsid w:val="005D3B01"/>
    <w:rsid w:val="005D3B6D"/>
    <w:rsid w:val="005D3BC6"/>
    <w:rsid w:val="005D3E6E"/>
    <w:rsid w:val="005D3EEE"/>
    <w:rsid w:val="005D40C8"/>
    <w:rsid w:val="005D46D7"/>
    <w:rsid w:val="005D4D5E"/>
    <w:rsid w:val="005D50DB"/>
    <w:rsid w:val="005D52CF"/>
    <w:rsid w:val="005D5F7D"/>
    <w:rsid w:val="005D64E5"/>
    <w:rsid w:val="005D6973"/>
    <w:rsid w:val="005D69D3"/>
    <w:rsid w:val="005D771C"/>
    <w:rsid w:val="005D7782"/>
    <w:rsid w:val="005D78F0"/>
    <w:rsid w:val="005E0D11"/>
    <w:rsid w:val="005E1700"/>
    <w:rsid w:val="005E181E"/>
    <w:rsid w:val="005E19E4"/>
    <w:rsid w:val="005E1CF1"/>
    <w:rsid w:val="005E20B0"/>
    <w:rsid w:val="005E23F1"/>
    <w:rsid w:val="005E2D95"/>
    <w:rsid w:val="005E2FE8"/>
    <w:rsid w:val="005E411D"/>
    <w:rsid w:val="005E4473"/>
    <w:rsid w:val="005E4A24"/>
    <w:rsid w:val="005E4C2B"/>
    <w:rsid w:val="005E503B"/>
    <w:rsid w:val="005E5180"/>
    <w:rsid w:val="005E5196"/>
    <w:rsid w:val="005E53C4"/>
    <w:rsid w:val="005E5611"/>
    <w:rsid w:val="005E583A"/>
    <w:rsid w:val="005E5A30"/>
    <w:rsid w:val="005E5EFB"/>
    <w:rsid w:val="005E6037"/>
    <w:rsid w:val="005E636D"/>
    <w:rsid w:val="005E6CE0"/>
    <w:rsid w:val="005E73F4"/>
    <w:rsid w:val="005E7C39"/>
    <w:rsid w:val="005F0F12"/>
    <w:rsid w:val="005F11A8"/>
    <w:rsid w:val="005F1280"/>
    <w:rsid w:val="005F1A68"/>
    <w:rsid w:val="005F1AE8"/>
    <w:rsid w:val="005F2355"/>
    <w:rsid w:val="005F2FF7"/>
    <w:rsid w:val="005F3148"/>
    <w:rsid w:val="005F3789"/>
    <w:rsid w:val="005F520A"/>
    <w:rsid w:val="005F5EBA"/>
    <w:rsid w:val="005F69DB"/>
    <w:rsid w:val="005F6EB3"/>
    <w:rsid w:val="005F71C4"/>
    <w:rsid w:val="005F7215"/>
    <w:rsid w:val="005F73FD"/>
    <w:rsid w:val="005F745F"/>
    <w:rsid w:val="005F7A19"/>
    <w:rsid w:val="00600E9D"/>
    <w:rsid w:val="006013FA"/>
    <w:rsid w:val="00602203"/>
    <w:rsid w:val="0060224F"/>
    <w:rsid w:val="006037E3"/>
    <w:rsid w:val="00603C9E"/>
    <w:rsid w:val="00603CB5"/>
    <w:rsid w:val="00603D49"/>
    <w:rsid w:val="00603EB5"/>
    <w:rsid w:val="006047FB"/>
    <w:rsid w:val="006048BA"/>
    <w:rsid w:val="00604CB1"/>
    <w:rsid w:val="00605207"/>
    <w:rsid w:val="00605B3F"/>
    <w:rsid w:val="00605F90"/>
    <w:rsid w:val="0060641F"/>
    <w:rsid w:val="00606463"/>
    <w:rsid w:val="0060677F"/>
    <w:rsid w:val="006068A3"/>
    <w:rsid w:val="00606BC5"/>
    <w:rsid w:val="00607333"/>
    <w:rsid w:val="00607453"/>
    <w:rsid w:val="006076CB"/>
    <w:rsid w:val="00607992"/>
    <w:rsid w:val="006079B5"/>
    <w:rsid w:val="00610679"/>
    <w:rsid w:val="00610F08"/>
    <w:rsid w:val="00611B73"/>
    <w:rsid w:val="00611E8B"/>
    <w:rsid w:val="0061241C"/>
    <w:rsid w:val="006125BC"/>
    <w:rsid w:val="00612912"/>
    <w:rsid w:val="00612E34"/>
    <w:rsid w:val="006131BF"/>
    <w:rsid w:val="00613326"/>
    <w:rsid w:val="00613680"/>
    <w:rsid w:val="00613C10"/>
    <w:rsid w:val="006142AE"/>
    <w:rsid w:val="00614907"/>
    <w:rsid w:val="0061606B"/>
    <w:rsid w:val="00616501"/>
    <w:rsid w:val="00617996"/>
    <w:rsid w:val="0062031C"/>
    <w:rsid w:val="00620DEE"/>
    <w:rsid w:val="00621598"/>
    <w:rsid w:val="00621905"/>
    <w:rsid w:val="006219ED"/>
    <w:rsid w:val="00621B2D"/>
    <w:rsid w:val="006229C1"/>
    <w:rsid w:val="006229CA"/>
    <w:rsid w:val="00623B62"/>
    <w:rsid w:val="00623F86"/>
    <w:rsid w:val="0062416F"/>
    <w:rsid w:val="006241AA"/>
    <w:rsid w:val="00624656"/>
    <w:rsid w:val="00624C89"/>
    <w:rsid w:val="00624E87"/>
    <w:rsid w:val="006259A8"/>
    <w:rsid w:val="00625AB8"/>
    <w:rsid w:val="00626475"/>
    <w:rsid w:val="00626644"/>
    <w:rsid w:val="0062691E"/>
    <w:rsid w:val="006270E4"/>
    <w:rsid w:val="00627543"/>
    <w:rsid w:val="006277F3"/>
    <w:rsid w:val="00627C98"/>
    <w:rsid w:val="00627FA7"/>
    <w:rsid w:val="00627FE0"/>
    <w:rsid w:val="00630181"/>
    <w:rsid w:val="00630375"/>
    <w:rsid w:val="006304BC"/>
    <w:rsid w:val="0063056B"/>
    <w:rsid w:val="00630768"/>
    <w:rsid w:val="00630D93"/>
    <w:rsid w:val="0063116E"/>
    <w:rsid w:val="00631415"/>
    <w:rsid w:val="006316BA"/>
    <w:rsid w:val="00631BF4"/>
    <w:rsid w:val="00631F43"/>
    <w:rsid w:val="0063298D"/>
    <w:rsid w:val="00632A7B"/>
    <w:rsid w:val="00633347"/>
    <w:rsid w:val="00633EAD"/>
    <w:rsid w:val="00634F46"/>
    <w:rsid w:val="00635AC4"/>
    <w:rsid w:val="00635C33"/>
    <w:rsid w:val="0063621A"/>
    <w:rsid w:val="0063654F"/>
    <w:rsid w:val="00636B33"/>
    <w:rsid w:val="00636B91"/>
    <w:rsid w:val="00636BB5"/>
    <w:rsid w:val="00636FDB"/>
    <w:rsid w:val="00637BCF"/>
    <w:rsid w:val="00637BFB"/>
    <w:rsid w:val="00640E3C"/>
    <w:rsid w:val="0064178F"/>
    <w:rsid w:val="00642014"/>
    <w:rsid w:val="00642068"/>
    <w:rsid w:val="0064217B"/>
    <w:rsid w:val="006425B7"/>
    <w:rsid w:val="00642F80"/>
    <w:rsid w:val="00643531"/>
    <w:rsid w:val="0064377E"/>
    <w:rsid w:val="00643C7A"/>
    <w:rsid w:val="00643C9B"/>
    <w:rsid w:val="00644549"/>
    <w:rsid w:val="00644B52"/>
    <w:rsid w:val="00644E75"/>
    <w:rsid w:val="00644FC0"/>
    <w:rsid w:val="0064511C"/>
    <w:rsid w:val="00645B1B"/>
    <w:rsid w:val="00645BA8"/>
    <w:rsid w:val="00646417"/>
    <w:rsid w:val="006468F0"/>
    <w:rsid w:val="006469BA"/>
    <w:rsid w:val="006473DF"/>
    <w:rsid w:val="00647A0C"/>
    <w:rsid w:val="00647A1D"/>
    <w:rsid w:val="00647BD5"/>
    <w:rsid w:val="00647C68"/>
    <w:rsid w:val="00650521"/>
    <w:rsid w:val="00650646"/>
    <w:rsid w:val="006515BB"/>
    <w:rsid w:val="00651CB9"/>
    <w:rsid w:val="00651D47"/>
    <w:rsid w:val="00651F7C"/>
    <w:rsid w:val="006520D4"/>
    <w:rsid w:val="006521C9"/>
    <w:rsid w:val="0065275A"/>
    <w:rsid w:val="00652A8B"/>
    <w:rsid w:val="00652AE0"/>
    <w:rsid w:val="00652F2F"/>
    <w:rsid w:val="0065330F"/>
    <w:rsid w:val="00653504"/>
    <w:rsid w:val="00653696"/>
    <w:rsid w:val="006536E2"/>
    <w:rsid w:val="00653BEA"/>
    <w:rsid w:val="00654014"/>
    <w:rsid w:val="0065447D"/>
    <w:rsid w:val="006548D8"/>
    <w:rsid w:val="00654AD0"/>
    <w:rsid w:val="00654BEA"/>
    <w:rsid w:val="00654E73"/>
    <w:rsid w:val="006554EA"/>
    <w:rsid w:val="00655C2D"/>
    <w:rsid w:val="0065601D"/>
    <w:rsid w:val="00656219"/>
    <w:rsid w:val="006563D9"/>
    <w:rsid w:val="0065653D"/>
    <w:rsid w:val="00656603"/>
    <w:rsid w:val="00656D29"/>
    <w:rsid w:val="006570C1"/>
    <w:rsid w:val="006576D7"/>
    <w:rsid w:val="0065775D"/>
    <w:rsid w:val="00657CA7"/>
    <w:rsid w:val="00660B70"/>
    <w:rsid w:val="00660BAF"/>
    <w:rsid w:val="00660D09"/>
    <w:rsid w:val="00660E0D"/>
    <w:rsid w:val="0066180F"/>
    <w:rsid w:val="00661B0B"/>
    <w:rsid w:val="00661C41"/>
    <w:rsid w:val="00661DB8"/>
    <w:rsid w:val="00662044"/>
    <w:rsid w:val="00662145"/>
    <w:rsid w:val="006621B0"/>
    <w:rsid w:val="00662DB9"/>
    <w:rsid w:val="00662E8E"/>
    <w:rsid w:val="0066314A"/>
    <w:rsid w:val="00663B7C"/>
    <w:rsid w:val="00664478"/>
    <w:rsid w:val="006644BC"/>
    <w:rsid w:val="006644DA"/>
    <w:rsid w:val="006647C1"/>
    <w:rsid w:val="00664C82"/>
    <w:rsid w:val="006652A4"/>
    <w:rsid w:val="006656D8"/>
    <w:rsid w:val="00665725"/>
    <w:rsid w:val="00665B35"/>
    <w:rsid w:val="00665CC6"/>
    <w:rsid w:val="00665D8C"/>
    <w:rsid w:val="006662D1"/>
    <w:rsid w:val="006665DB"/>
    <w:rsid w:val="00666B82"/>
    <w:rsid w:val="0066705B"/>
    <w:rsid w:val="0066725D"/>
    <w:rsid w:val="00667C1C"/>
    <w:rsid w:val="0067055A"/>
    <w:rsid w:val="006707B9"/>
    <w:rsid w:val="00670863"/>
    <w:rsid w:val="00670AAB"/>
    <w:rsid w:val="00670EB8"/>
    <w:rsid w:val="00671016"/>
    <w:rsid w:val="00671039"/>
    <w:rsid w:val="0067118E"/>
    <w:rsid w:val="006713BF"/>
    <w:rsid w:val="006716E5"/>
    <w:rsid w:val="00671792"/>
    <w:rsid w:val="00671CD9"/>
    <w:rsid w:val="00672430"/>
    <w:rsid w:val="00672867"/>
    <w:rsid w:val="00672AD7"/>
    <w:rsid w:val="00672CFA"/>
    <w:rsid w:val="00672ED9"/>
    <w:rsid w:val="00673522"/>
    <w:rsid w:val="00673E59"/>
    <w:rsid w:val="00674BF3"/>
    <w:rsid w:val="00674F83"/>
    <w:rsid w:val="00674FAC"/>
    <w:rsid w:val="00675530"/>
    <w:rsid w:val="00675B18"/>
    <w:rsid w:val="00675DA5"/>
    <w:rsid w:val="00675EF7"/>
    <w:rsid w:val="00675F6C"/>
    <w:rsid w:val="006765F0"/>
    <w:rsid w:val="00676FF6"/>
    <w:rsid w:val="0067782E"/>
    <w:rsid w:val="00677948"/>
    <w:rsid w:val="00680397"/>
    <w:rsid w:val="00680706"/>
    <w:rsid w:val="006807D3"/>
    <w:rsid w:val="00680859"/>
    <w:rsid w:val="0068088F"/>
    <w:rsid w:val="00680C3E"/>
    <w:rsid w:val="00680D4B"/>
    <w:rsid w:val="00681908"/>
    <w:rsid w:val="006819EE"/>
    <w:rsid w:val="006823A9"/>
    <w:rsid w:val="0068252E"/>
    <w:rsid w:val="006825A6"/>
    <w:rsid w:val="00682787"/>
    <w:rsid w:val="006830DA"/>
    <w:rsid w:val="0068363B"/>
    <w:rsid w:val="00683BC5"/>
    <w:rsid w:val="006840F6"/>
    <w:rsid w:val="006842D6"/>
    <w:rsid w:val="00684A17"/>
    <w:rsid w:val="00684A89"/>
    <w:rsid w:val="00685589"/>
    <w:rsid w:val="006855AD"/>
    <w:rsid w:val="00685CDB"/>
    <w:rsid w:val="006860E0"/>
    <w:rsid w:val="0068639D"/>
    <w:rsid w:val="006864B6"/>
    <w:rsid w:val="00686A7A"/>
    <w:rsid w:val="00686D96"/>
    <w:rsid w:val="0068796C"/>
    <w:rsid w:val="00687F53"/>
    <w:rsid w:val="00690DFA"/>
    <w:rsid w:val="00690E9B"/>
    <w:rsid w:val="00691277"/>
    <w:rsid w:val="006914E7"/>
    <w:rsid w:val="0069197E"/>
    <w:rsid w:val="0069254D"/>
    <w:rsid w:val="0069257F"/>
    <w:rsid w:val="00692659"/>
    <w:rsid w:val="006926AD"/>
    <w:rsid w:val="00692BD0"/>
    <w:rsid w:val="00692CC1"/>
    <w:rsid w:val="0069322D"/>
    <w:rsid w:val="00693982"/>
    <w:rsid w:val="00693C84"/>
    <w:rsid w:val="0069425C"/>
    <w:rsid w:val="0069449C"/>
    <w:rsid w:val="006949B0"/>
    <w:rsid w:val="0069513C"/>
    <w:rsid w:val="00695173"/>
    <w:rsid w:val="00695770"/>
    <w:rsid w:val="00695A55"/>
    <w:rsid w:val="00696286"/>
    <w:rsid w:val="0069649F"/>
    <w:rsid w:val="00696605"/>
    <w:rsid w:val="00696AF2"/>
    <w:rsid w:val="00696C8A"/>
    <w:rsid w:val="0069725F"/>
    <w:rsid w:val="0069741C"/>
    <w:rsid w:val="00697B5D"/>
    <w:rsid w:val="00697D26"/>
    <w:rsid w:val="006A054A"/>
    <w:rsid w:val="006A0761"/>
    <w:rsid w:val="006A079A"/>
    <w:rsid w:val="006A1108"/>
    <w:rsid w:val="006A1444"/>
    <w:rsid w:val="006A1477"/>
    <w:rsid w:val="006A195E"/>
    <w:rsid w:val="006A1CEA"/>
    <w:rsid w:val="006A2246"/>
    <w:rsid w:val="006A2260"/>
    <w:rsid w:val="006A2410"/>
    <w:rsid w:val="006A2D2F"/>
    <w:rsid w:val="006A2DF1"/>
    <w:rsid w:val="006A2F57"/>
    <w:rsid w:val="006A31A7"/>
    <w:rsid w:val="006A3420"/>
    <w:rsid w:val="006A421B"/>
    <w:rsid w:val="006A50D5"/>
    <w:rsid w:val="006A53F6"/>
    <w:rsid w:val="006A5665"/>
    <w:rsid w:val="006A576B"/>
    <w:rsid w:val="006A5B3D"/>
    <w:rsid w:val="006A5DE2"/>
    <w:rsid w:val="006A629F"/>
    <w:rsid w:val="006A649C"/>
    <w:rsid w:val="006A64D4"/>
    <w:rsid w:val="006A738E"/>
    <w:rsid w:val="006A7476"/>
    <w:rsid w:val="006A7490"/>
    <w:rsid w:val="006B0363"/>
    <w:rsid w:val="006B06F9"/>
    <w:rsid w:val="006B0F4C"/>
    <w:rsid w:val="006B103C"/>
    <w:rsid w:val="006B12D1"/>
    <w:rsid w:val="006B16C3"/>
    <w:rsid w:val="006B1928"/>
    <w:rsid w:val="006B1A55"/>
    <w:rsid w:val="006B1D03"/>
    <w:rsid w:val="006B1EB5"/>
    <w:rsid w:val="006B26AE"/>
    <w:rsid w:val="006B27D6"/>
    <w:rsid w:val="006B283F"/>
    <w:rsid w:val="006B2841"/>
    <w:rsid w:val="006B3BB9"/>
    <w:rsid w:val="006B3F2D"/>
    <w:rsid w:val="006B5354"/>
    <w:rsid w:val="006B5608"/>
    <w:rsid w:val="006B5796"/>
    <w:rsid w:val="006B57A0"/>
    <w:rsid w:val="006B590B"/>
    <w:rsid w:val="006B5CC3"/>
    <w:rsid w:val="006B6364"/>
    <w:rsid w:val="006B683E"/>
    <w:rsid w:val="006B6C45"/>
    <w:rsid w:val="006B751B"/>
    <w:rsid w:val="006B7521"/>
    <w:rsid w:val="006B758B"/>
    <w:rsid w:val="006B75F4"/>
    <w:rsid w:val="006B77AD"/>
    <w:rsid w:val="006B7BF0"/>
    <w:rsid w:val="006C0B1F"/>
    <w:rsid w:val="006C0BD1"/>
    <w:rsid w:val="006C1532"/>
    <w:rsid w:val="006C1D15"/>
    <w:rsid w:val="006C29D1"/>
    <w:rsid w:val="006C2A1C"/>
    <w:rsid w:val="006C2C41"/>
    <w:rsid w:val="006C2E13"/>
    <w:rsid w:val="006C2F88"/>
    <w:rsid w:val="006C3491"/>
    <w:rsid w:val="006C372C"/>
    <w:rsid w:val="006C386C"/>
    <w:rsid w:val="006C3D8A"/>
    <w:rsid w:val="006C44B6"/>
    <w:rsid w:val="006C50CF"/>
    <w:rsid w:val="006C531B"/>
    <w:rsid w:val="006C5758"/>
    <w:rsid w:val="006C59E6"/>
    <w:rsid w:val="006C5B56"/>
    <w:rsid w:val="006C6721"/>
    <w:rsid w:val="006C6B49"/>
    <w:rsid w:val="006C6CC1"/>
    <w:rsid w:val="006C6E58"/>
    <w:rsid w:val="006C744E"/>
    <w:rsid w:val="006C7BBC"/>
    <w:rsid w:val="006C7E36"/>
    <w:rsid w:val="006C7F10"/>
    <w:rsid w:val="006D0068"/>
    <w:rsid w:val="006D010C"/>
    <w:rsid w:val="006D052E"/>
    <w:rsid w:val="006D0E9C"/>
    <w:rsid w:val="006D10C6"/>
    <w:rsid w:val="006D14C5"/>
    <w:rsid w:val="006D1A00"/>
    <w:rsid w:val="006D1F67"/>
    <w:rsid w:val="006D2A68"/>
    <w:rsid w:val="006D3A1B"/>
    <w:rsid w:val="006D3A4B"/>
    <w:rsid w:val="006D3E08"/>
    <w:rsid w:val="006D3F35"/>
    <w:rsid w:val="006D3FFD"/>
    <w:rsid w:val="006D4A0D"/>
    <w:rsid w:val="006D4B20"/>
    <w:rsid w:val="006D54DD"/>
    <w:rsid w:val="006D566F"/>
    <w:rsid w:val="006D5CE7"/>
    <w:rsid w:val="006D6D5D"/>
    <w:rsid w:val="006D71CF"/>
    <w:rsid w:val="006D73E0"/>
    <w:rsid w:val="006D74CA"/>
    <w:rsid w:val="006D7656"/>
    <w:rsid w:val="006E04C7"/>
    <w:rsid w:val="006E04EA"/>
    <w:rsid w:val="006E07F3"/>
    <w:rsid w:val="006E1093"/>
    <w:rsid w:val="006E1188"/>
    <w:rsid w:val="006E1629"/>
    <w:rsid w:val="006E1A15"/>
    <w:rsid w:val="006E24F5"/>
    <w:rsid w:val="006E2559"/>
    <w:rsid w:val="006E2AFC"/>
    <w:rsid w:val="006E2F03"/>
    <w:rsid w:val="006E2F22"/>
    <w:rsid w:val="006E40F3"/>
    <w:rsid w:val="006E419D"/>
    <w:rsid w:val="006E4930"/>
    <w:rsid w:val="006E4C61"/>
    <w:rsid w:val="006E52A6"/>
    <w:rsid w:val="006E576C"/>
    <w:rsid w:val="006E68AF"/>
    <w:rsid w:val="006E6938"/>
    <w:rsid w:val="006E6985"/>
    <w:rsid w:val="006E6D41"/>
    <w:rsid w:val="006E6DC6"/>
    <w:rsid w:val="006E7AB0"/>
    <w:rsid w:val="006E7F56"/>
    <w:rsid w:val="006F00BC"/>
    <w:rsid w:val="006F03FC"/>
    <w:rsid w:val="006F0E49"/>
    <w:rsid w:val="006F0E56"/>
    <w:rsid w:val="006F0E6C"/>
    <w:rsid w:val="006F155C"/>
    <w:rsid w:val="006F233E"/>
    <w:rsid w:val="006F2621"/>
    <w:rsid w:val="006F2832"/>
    <w:rsid w:val="006F2A62"/>
    <w:rsid w:val="006F39B6"/>
    <w:rsid w:val="006F4322"/>
    <w:rsid w:val="006F44B4"/>
    <w:rsid w:val="006F4563"/>
    <w:rsid w:val="006F498D"/>
    <w:rsid w:val="006F502D"/>
    <w:rsid w:val="006F50EA"/>
    <w:rsid w:val="006F52FD"/>
    <w:rsid w:val="006F56A4"/>
    <w:rsid w:val="006F637D"/>
    <w:rsid w:val="006F63F6"/>
    <w:rsid w:val="006F6787"/>
    <w:rsid w:val="006F67A4"/>
    <w:rsid w:val="006F6A2D"/>
    <w:rsid w:val="006F6BC0"/>
    <w:rsid w:val="006F72E9"/>
    <w:rsid w:val="006F7997"/>
    <w:rsid w:val="007000D3"/>
    <w:rsid w:val="007001F6"/>
    <w:rsid w:val="0070025B"/>
    <w:rsid w:val="0070076E"/>
    <w:rsid w:val="00700FE1"/>
    <w:rsid w:val="00701063"/>
    <w:rsid w:val="007013CD"/>
    <w:rsid w:val="007016E8"/>
    <w:rsid w:val="00701B48"/>
    <w:rsid w:val="00702311"/>
    <w:rsid w:val="00702329"/>
    <w:rsid w:val="00702CC4"/>
    <w:rsid w:val="0070327C"/>
    <w:rsid w:val="00703495"/>
    <w:rsid w:val="00703FD7"/>
    <w:rsid w:val="00704185"/>
    <w:rsid w:val="0070421B"/>
    <w:rsid w:val="00704352"/>
    <w:rsid w:val="00704839"/>
    <w:rsid w:val="00704B7E"/>
    <w:rsid w:val="00704C28"/>
    <w:rsid w:val="007051ED"/>
    <w:rsid w:val="00705482"/>
    <w:rsid w:val="00706534"/>
    <w:rsid w:val="0070787E"/>
    <w:rsid w:val="00707D1E"/>
    <w:rsid w:val="00707EBD"/>
    <w:rsid w:val="00707EF6"/>
    <w:rsid w:val="007106A6"/>
    <w:rsid w:val="007107DD"/>
    <w:rsid w:val="00710C69"/>
    <w:rsid w:val="00711011"/>
    <w:rsid w:val="007116EC"/>
    <w:rsid w:val="007117B5"/>
    <w:rsid w:val="0071194E"/>
    <w:rsid w:val="00711DCB"/>
    <w:rsid w:val="00712201"/>
    <w:rsid w:val="007123AE"/>
    <w:rsid w:val="00712576"/>
    <w:rsid w:val="00712687"/>
    <w:rsid w:val="00712EA5"/>
    <w:rsid w:val="00713F81"/>
    <w:rsid w:val="00714C77"/>
    <w:rsid w:val="007158D3"/>
    <w:rsid w:val="00715A6E"/>
    <w:rsid w:val="00715EEE"/>
    <w:rsid w:val="00716CD9"/>
    <w:rsid w:val="00716E18"/>
    <w:rsid w:val="00717059"/>
    <w:rsid w:val="0072020C"/>
    <w:rsid w:val="007203AF"/>
    <w:rsid w:val="0072094E"/>
    <w:rsid w:val="00721128"/>
    <w:rsid w:val="0072118C"/>
    <w:rsid w:val="007217F7"/>
    <w:rsid w:val="0072271C"/>
    <w:rsid w:val="00722AE4"/>
    <w:rsid w:val="00723065"/>
    <w:rsid w:val="007235D9"/>
    <w:rsid w:val="007238F3"/>
    <w:rsid w:val="00723E55"/>
    <w:rsid w:val="00723E5B"/>
    <w:rsid w:val="00724390"/>
    <w:rsid w:val="00724CEB"/>
    <w:rsid w:val="00724D03"/>
    <w:rsid w:val="00724DEB"/>
    <w:rsid w:val="007252BB"/>
    <w:rsid w:val="007256D1"/>
    <w:rsid w:val="00725E95"/>
    <w:rsid w:val="00725EAA"/>
    <w:rsid w:val="00725EDE"/>
    <w:rsid w:val="007265F5"/>
    <w:rsid w:val="0072728A"/>
    <w:rsid w:val="007275D9"/>
    <w:rsid w:val="007276F0"/>
    <w:rsid w:val="007279A6"/>
    <w:rsid w:val="00730425"/>
    <w:rsid w:val="007304BA"/>
    <w:rsid w:val="007304CD"/>
    <w:rsid w:val="00731599"/>
    <w:rsid w:val="007320DA"/>
    <w:rsid w:val="00732999"/>
    <w:rsid w:val="00732B58"/>
    <w:rsid w:val="00732BA9"/>
    <w:rsid w:val="00733108"/>
    <w:rsid w:val="00733B33"/>
    <w:rsid w:val="007341F4"/>
    <w:rsid w:val="00734297"/>
    <w:rsid w:val="00734342"/>
    <w:rsid w:val="00734431"/>
    <w:rsid w:val="007344C2"/>
    <w:rsid w:val="00734501"/>
    <w:rsid w:val="00734563"/>
    <w:rsid w:val="0073469C"/>
    <w:rsid w:val="007347CE"/>
    <w:rsid w:val="007349B6"/>
    <w:rsid w:val="00734BBA"/>
    <w:rsid w:val="00734C51"/>
    <w:rsid w:val="00735002"/>
    <w:rsid w:val="007350DB"/>
    <w:rsid w:val="007355F5"/>
    <w:rsid w:val="00735802"/>
    <w:rsid w:val="00735CCD"/>
    <w:rsid w:val="00735CF8"/>
    <w:rsid w:val="00735DD8"/>
    <w:rsid w:val="00736472"/>
    <w:rsid w:val="00736C0E"/>
    <w:rsid w:val="0073720E"/>
    <w:rsid w:val="00737440"/>
    <w:rsid w:val="00737583"/>
    <w:rsid w:val="00740125"/>
    <w:rsid w:val="00740BED"/>
    <w:rsid w:val="00741272"/>
    <w:rsid w:val="00741939"/>
    <w:rsid w:val="00741A3E"/>
    <w:rsid w:val="00741AC8"/>
    <w:rsid w:val="00742499"/>
    <w:rsid w:val="00742DB0"/>
    <w:rsid w:val="0074301C"/>
    <w:rsid w:val="00743852"/>
    <w:rsid w:val="007448CF"/>
    <w:rsid w:val="00745994"/>
    <w:rsid w:val="00745DF7"/>
    <w:rsid w:val="0074617F"/>
    <w:rsid w:val="007461F2"/>
    <w:rsid w:val="0074658B"/>
    <w:rsid w:val="007466F2"/>
    <w:rsid w:val="0074676E"/>
    <w:rsid w:val="0074705D"/>
    <w:rsid w:val="00747A09"/>
    <w:rsid w:val="00747A20"/>
    <w:rsid w:val="00747C1D"/>
    <w:rsid w:val="00747E0A"/>
    <w:rsid w:val="00750202"/>
    <w:rsid w:val="00750C27"/>
    <w:rsid w:val="00750E1B"/>
    <w:rsid w:val="00751A1A"/>
    <w:rsid w:val="00751AAB"/>
    <w:rsid w:val="00751C2A"/>
    <w:rsid w:val="00751E95"/>
    <w:rsid w:val="0075220D"/>
    <w:rsid w:val="007523EB"/>
    <w:rsid w:val="00752669"/>
    <w:rsid w:val="0075328F"/>
    <w:rsid w:val="00753623"/>
    <w:rsid w:val="00753A13"/>
    <w:rsid w:val="00753A46"/>
    <w:rsid w:val="00753BE6"/>
    <w:rsid w:val="00753C5D"/>
    <w:rsid w:val="00754203"/>
    <w:rsid w:val="00754757"/>
    <w:rsid w:val="0075506D"/>
    <w:rsid w:val="00755391"/>
    <w:rsid w:val="00756008"/>
    <w:rsid w:val="00756608"/>
    <w:rsid w:val="00756761"/>
    <w:rsid w:val="00756D4C"/>
    <w:rsid w:val="007570EE"/>
    <w:rsid w:val="007575AF"/>
    <w:rsid w:val="007575E3"/>
    <w:rsid w:val="00757B80"/>
    <w:rsid w:val="00757E28"/>
    <w:rsid w:val="00757FBE"/>
    <w:rsid w:val="0076064F"/>
    <w:rsid w:val="00760CD0"/>
    <w:rsid w:val="00760E7F"/>
    <w:rsid w:val="00761CA8"/>
    <w:rsid w:val="00762242"/>
    <w:rsid w:val="00762789"/>
    <w:rsid w:val="00762CD7"/>
    <w:rsid w:val="007631D7"/>
    <w:rsid w:val="007637D2"/>
    <w:rsid w:val="00763845"/>
    <w:rsid w:val="00763D3B"/>
    <w:rsid w:val="00763E0C"/>
    <w:rsid w:val="00764059"/>
    <w:rsid w:val="007645EA"/>
    <w:rsid w:val="00764B70"/>
    <w:rsid w:val="00764BBC"/>
    <w:rsid w:val="00764CD4"/>
    <w:rsid w:val="00764EEA"/>
    <w:rsid w:val="00765A3E"/>
    <w:rsid w:val="0076669A"/>
    <w:rsid w:val="00766A1D"/>
    <w:rsid w:val="00767470"/>
    <w:rsid w:val="007674D2"/>
    <w:rsid w:val="007678A2"/>
    <w:rsid w:val="00767B3A"/>
    <w:rsid w:val="00767BAF"/>
    <w:rsid w:val="00767EB1"/>
    <w:rsid w:val="00767FD8"/>
    <w:rsid w:val="00770379"/>
    <w:rsid w:val="007703DF"/>
    <w:rsid w:val="00770501"/>
    <w:rsid w:val="007707E4"/>
    <w:rsid w:val="00770AD3"/>
    <w:rsid w:val="00770AF1"/>
    <w:rsid w:val="00770BB2"/>
    <w:rsid w:val="00770CC4"/>
    <w:rsid w:val="00770E02"/>
    <w:rsid w:val="00770F6C"/>
    <w:rsid w:val="007711CF"/>
    <w:rsid w:val="007715A5"/>
    <w:rsid w:val="00771B07"/>
    <w:rsid w:val="00771D8E"/>
    <w:rsid w:val="00772604"/>
    <w:rsid w:val="00772999"/>
    <w:rsid w:val="00773096"/>
    <w:rsid w:val="0077312C"/>
    <w:rsid w:val="00774301"/>
    <w:rsid w:val="007743FF"/>
    <w:rsid w:val="0077533B"/>
    <w:rsid w:val="007753B6"/>
    <w:rsid w:val="007765F8"/>
    <w:rsid w:val="00776B46"/>
    <w:rsid w:val="00780091"/>
    <w:rsid w:val="00780641"/>
    <w:rsid w:val="00780757"/>
    <w:rsid w:val="00780A15"/>
    <w:rsid w:val="00780A8F"/>
    <w:rsid w:val="00780EA0"/>
    <w:rsid w:val="007813E7"/>
    <w:rsid w:val="0078184D"/>
    <w:rsid w:val="00781C12"/>
    <w:rsid w:val="00781E06"/>
    <w:rsid w:val="00782399"/>
    <w:rsid w:val="007823FB"/>
    <w:rsid w:val="00782796"/>
    <w:rsid w:val="007827E6"/>
    <w:rsid w:val="00782927"/>
    <w:rsid w:val="00782C89"/>
    <w:rsid w:val="007830BA"/>
    <w:rsid w:val="007835E1"/>
    <w:rsid w:val="007837B0"/>
    <w:rsid w:val="007839D5"/>
    <w:rsid w:val="00783B00"/>
    <w:rsid w:val="00783D8A"/>
    <w:rsid w:val="007842E6"/>
    <w:rsid w:val="0078435F"/>
    <w:rsid w:val="00784C35"/>
    <w:rsid w:val="0078530D"/>
    <w:rsid w:val="00785D93"/>
    <w:rsid w:val="00786432"/>
    <w:rsid w:val="007868A5"/>
    <w:rsid w:val="007873F3"/>
    <w:rsid w:val="007874FE"/>
    <w:rsid w:val="0078770E"/>
    <w:rsid w:val="00787DAD"/>
    <w:rsid w:val="00790675"/>
    <w:rsid w:val="00790AF7"/>
    <w:rsid w:val="00790B22"/>
    <w:rsid w:val="007916C0"/>
    <w:rsid w:val="007919DC"/>
    <w:rsid w:val="00792151"/>
    <w:rsid w:val="00792220"/>
    <w:rsid w:val="00792D8A"/>
    <w:rsid w:val="0079358E"/>
    <w:rsid w:val="007936EA"/>
    <w:rsid w:val="0079384D"/>
    <w:rsid w:val="0079412A"/>
    <w:rsid w:val="0079436F"/>
    <w:rsid w:val="00794621"/>
    <w:rsid w:val="00794E2D"/>
    <w:rsid w:val="007951FF"/>
    <w:rsid w:val="007954A6"/>
    <w:rsid w:val="00795BB2"/>
    <w:rsid w:val="00795DD7"/>
    <w:rsid w:val="007966E4"/>
    <w:rsid w:val="0079771D"/>
    <w:rsid w:val="00797820"/>
    <w:rsid w:val="00797940"/>
    <w:rsid w:val="007979A6"/>
    <w:rsid w:val="00797AF2"/>
    <w:rsid w:val="00797F7B"/>
    <w:rsid w:val="007A03E1"/>
    <w:rsid w:val="007A060B"/>
    <w:rsid w:val="007A0C41"/>
    <w:rsid w:val="007A0E35"/>
    <w:rsid w:val="007A164C"/>
    <w:rsid w:val="007A178E"/>
    <w:rsid w:val="007A1870"/>
    <w:rsid w:val="007A1975"/>
    <w:rsid w:val="007A1BCD"/>
    <w:rsid w:val="007A1EE8"/>
    <w:rsid w:val="007A21F6"/>
    <w:rsid w:val="007A23DF"/>
    <w:rsid w:val="007A3098"/>
    <w:rsid w:val="007A32F8"/>
    <w:rsid w:val="007A3302"/>
    <w:rsid w:val="007A37C3"/>
    <w:rsid w:val="007A3E8E"/>
    <w:rsid w:val="007A4C22"/>
    <w:rsid w:val="007A518F"/>
    <w:rsid w:val="007A523A"/>
    <w:rsid w:val="007A56D7"/>
    <w:rsid w:val="007A58AB"/>
    <w:rsid w:val="007A5977"/>
    <w:rsid w:val="007A5B3E"/>
    <w:rsid w:val="007A5F3D"/>
    <w:rsid w:val="007A6216"/>
    <w:rsid w:val="007A6694"/>
    <w:rsid w:val="007A671E"/>
    <w:rsid w:val="007A713A"/>
    <w:rsid w:val="007A723A"/>
    <w:rsid w:val="007A74D4"/>
    <w:rsid w:val="007A7739"/>
    <w:rsid w:val="007A777D"/>
    <w:rsid w:val="007A793F"/>
    <w:rsid w:val="007A79C8"/>
    <w:rsid w:val="007A7A5B"/>
    <w:rsid w:val="007A7CC7"/>
    <w:rsid w:val="007A7F17"/>
    <w:rsid w:val="007B010B"/>
    <w:rsid w:val="007B0DBF"/>
    <w:rsid w:val="007B0FE5"/>
    <w:rsid w:val="007B10BC"/>
    <w:rsid w:val="007B11E2"/>
    <w:rsid w:val="007B1427"/>
    <w:rsid w:val="007B1A98"/>
    <w:rsid w:val="007B1E11"/>
    <w:rsid w:val="007B21CC"/>
    <w:rsid w:val="007B2275"/>
    <w:rsid w:val="007B2391"/>
    <w:rsid w:val="007B2D00"/>
    <w:rsid w:val="007B396E"/>
    <w:rsid w:val="007B3A6B"/>
    <w:rsid w:val="007B42EB"/>
    <w:rsid w:val="007B4DAD"/>
    <w:rsid w:val="007B4E95"/>
    <w:rsid w:val="007B54D8"/>
    <w:rsid w:val="007B5BBE"/>
    <w:rsid w:val="007B5D3B"/>
    <w:rsid w:val="007B6BBD"/>
    <w:rsid w:val="007B6CDE"/>
    <w:rsid w:val="007C0778"/>
    <w:rsid w:val="007C0DA2"/>
    <w:rsid w:val="007C0F16"/>
    <w:rsid w:val="007C11A4"/>
    <w:rsid w:val="007C127C"/>
    <w:rsid w:val="007C13E8"/>
    <w:rsid w:val="007C1825"/>
    <w:rsid w:val="007C1BB9"/>
    <w:rsid w:val="007C1BDB"/>
    <w:rsid w:val="007C2C5C"/>
    <w:rsid w:val="007C2C80"/>
    <w:rsid w:val="007C2FC8"/>
    <w:rsid w:val="007C34E7"/>
    <w:rsid w:val="007C3D22"/>
    <w:rsid w:val="007C45F8"/>
    <w:rsid w:val="007C48BC"/>
    <w:rsid w:val="007C48CC"/>
    <w:rsid w:val="007C4AB0"/>
    <w:rsid w:val="007C4DAB"/>
    <w:rsid w:val="007C524B"/>
    <w:rsid w:val="007C5E8C"/>
    <w:rsid w:val="007C6082"/>
    <w:rsid w:val="007C60D3"/>
    <w:rsid w:val="007C6322"/>
    <w:rsid w:val="007C652A"/>
    <w:rsid w:val="007C65A3"/>
    <w:rsid w:val="007C6789"/>
    <w:rsid w:val="007C6CCA"/>
    <w:rsid w:val="007C738F"/>
    <w:rsid w:val="007C793D"/>
    <w:rsid w:val="007D0814"/>
    <w:rsid w:val="007D089B"/>
    <w:rsid w:val="007D1DA8"/>
    <w:rsid w:val="007D1DAA"/>
    <w:rsid w:val="007D245C"/>
    <w:rsid w:val="007D284C"/>
    <w:rsid w:val="007D2A24"/>
    <w:rsid w:val="007D2E37"/>
    <w:rsid w:val="007D370F"/>
    <w:rsid w:val="007D3AA2"/>
    <w:rsid w:val="007D3C72"/>
    <w:rsid w:val="007D4545"/>
    <w:rsid w:val="007D50FB"/>
    <w:rsid w:val="007D5518"/>
    <w:rsid w:val="007D5AEB"/>
    <w:rsid w:val="007D608F"/>
    <w:rsid w:val="007D670E"/>
    <w:rsid w:val="007D6AF1"/>
    <w:rsid w:val="007D6D85"/>
    <w:rsid w:val="007D6E42"/>
    <w:rsid w:val="007E0394"/>
    <w:rsid w:val="007E0C53"/>
    <w:rsid w:val="007E0DB2"/>
    <w:rsid w:val="007E13B7"/>
    <w:rsid w:val="007E1F2D"/>
    <w:rsid w:val="007E224A"/>
    <w:rsid w:val="007E2844"/>
    <w:rsid w:val="007E2E85"/>
    <w:rsid w:val="007E3316"/>
    <w:rsid w:val="007E38C1"/>
    <w:rsid w:val="007E422D"/>
    <w:rsid w:val="007E4714"/>
    <w:rsid w:val="007E4A58"/>
    <w:rsid w:val="007E4AE2"/>
    <w:rsid w:val="007E52A1"/>
    <w:rsid w:val="007E5C7E"/>
    <w:rsid w:val="007E5F3A"/>
    <w:rsid w:val="007E60F4"/>
    <w:rsid w:val="007E6188"/>
    <w:rsid w:val="007E6527"/>
    <w:rsid w:val="007E6E1C"/>
    <w:rsid w:val="007E6E3C"/>
    <w:rsid w:val="007E7A9A"/>
    <w:rsid w:val="007F022D"/>
    <w:rsid w:val="007F065E"/>
    <w:rsid w:val="007F1299"/>
    <w:rsid w:val="007F14AD"/>
    <w:rsid w:val="007F151B"/>
    <w:rsid w:val="007F185B"/>
    <w:rsid w:val="007F18E3"/>
    <w:rsid w:val="007F193B"/>
    <w:rsid w:val="007F1B3E"/>
    <w:rsid w:val="007F1DD6"/>
    <w:rsid w:val="007F1E7B"/>
    <w:rsid w:val="007F1EC9"/>
    <w:rsid w:val="007F2437"/>
    <w:rsid w:val="007F2AE0"/>
    <w:rsid w:val="007F2C79"/>
    <w:rsid w:val="007F318F"/>
    <w:rsid w:val="007F375E"/>
    <w:rsid w:val="007F3FD2"/>
    <w:rsid w:val="007F4131"/>
    <w:rsid w:val="007F42FF"/>
    <w:rsid w:val="007F44D6"/>
    <w:rsid w:val="007F45CF"/>
    <w:rsid w:val="007F4601"/>
    <w:rsid w:val="007F499D"/>
    <w:rsid w:val="007F511B"/>
    <w:rsid w:val="007F5E34"/>
    <w:rsid w:val="007F5E74"/>
    <w:rsid w:val="007F5EAB"/>
    <w:rsid w:val="007F61F3"/>
    <w:rsid w:val="007F61FB"/>
    <w:rsid w:val="007F662E"/>
    <w:rsid w:val="007F6AA5"/>
    <w:rsid w:val="007F6CB2"/>
    <w:rsid w:val="007F6E6B"/>
    <w:rsid w:val="007F6ED7"/>
    <w:rsid w:val="007F719B"/>
    <w:rsid w:val="007F7480"/>
    <w:rsid w:val="007F7FB5"/>
    <w:rsid w:val="008003B3"/>
    <w:rsid w:val="00800821"/>
    <w:rsid w:val="0080087F"/>
    <w:rsid w:val="00800915"/>
    <w:rsid w:val="00800C31"/>
    <w:rsid w:val="00800DDF"/>
    <w:rsid w:val="00800EF0"/>
    <w:rsid w:val="0080170D"/>
    <w:rsid w:val="008017A2"/>
    <w:rsid w:val="0080196B"/>
    <w:rsid w:val="00801D20"/>
    <w:rsid w:val="00802A3F"/>
    <w:rsid w:val="00802BC3"/>
    <w:rsid w:val="0080305E"/>
    <w:rsid w:val="00803968"/>
    <w:rsid w:val="008046AC"/>
    <w:rsid w:val="00804ECF"/>
    <w:rsid w:val="008052BF"/>
    <w:rsid w:val="00805A93"/>
    <w:rsid w:val="00805C23"/>
    <w:rsid w:val="00805DDB"/>
    <w:rsid w:val="00805FB2"/>
    <w:rsid w:val="00806873"/>
    <w:rsid w:val="008069A9"/>
    <w:rsid w:val="00806ECC"/>
    <w:rsid w:val="0080721D"/>
    <w:rsid w:val="008077AD"/>
    <w:rsid w:val="008077BF"/>
    <w:rsid w:val="008078FF"/>
    <w:rsid w:val="00807E91"/>
    <w:rsid w:val="00807FF6"/>
    <w:rsid w:val="00810419"/>
    <w:rsid w:val="0081052C"/>
    <w:rsid w:val="00810947"/>
    <w:rsid w:val="00810ADB"/>
    <w:rsid w:val="00810CF5"/>
    <w:rsid w:val="00810DE0"/>
    <w:rsid w:val="008110ED"/>
    <w:rsid w:val="00811522"/>
    <w:rsid w:val="00811539"/>
    <w:rsid w:val="00811650"/>
    <w:rsid w:val="0081169D"/>
    <w:rsid w:val="00811A94"/>
    <w:rsid w:val="00811D95"/>
    <w:rsid w:val="00812178"/>
    <w:rsid w:val="008129F9"/>
    <w:rsid w:val="00812DB5"/>
    <w:rsid w:val="008134DC"/>
    <w:rsid w:val="008136F2"/>
    <w:rsid w:val="008138CD"/>
    <w:rsid w:val="00813E84"/>
    <w:rsid w:val="00813FED"/>
    <w:rsid w:val="008141F4"/>
    <w:rsid w:val="00814319"/>
    <w:rsid w:val="00814454"/>
    <w:rsid w:val="00814A28"/>
    <w:rsid w:val="00814B5E"/>
    <w:rsid w:val="00814C5A"/>
    <w:rsid w:val="00815159"/>
    <w:rsid w:val="00815203"/>
    <w:rsid w:val="008153D3"/>
    <w:rsid w:val="0081545C"/>
    <w:rsid w:val="0081545F"/>
    <w:rsid w:val="00815530"/>
    <w:rsid w:val="008158FC"/>
    <w:rsid w:val="00815A71"/>
    <w:rsid w:val="00815DD5"/>
    <w:rsid w:val="008163B9"/>
    <w:rsid w:val="0081649E"/>
    <w:rsid w:val="008167FE"/>
    <w:rsid w:val="00816822"/>
    <w:rsid w:val="00816D31"/>
    <w:rsid w:val="008178E5"/>
    <w:rsid w:val="00817B62"/>
    <w:rsid w:val="00817E55"/>
    <w:rsid w:val="00817EF5"/>
    <w:rsid w:val="008200B9"/>
    <w:rsid w:val="0082046A"/>
    <w:rsid w:val="00820E77"/>
    <w:rsid w:val="00820EF3"/>
    <w:rsid w:val="0082154E"/>
    <w:rsid w:val="00821689"/>
    <w:rsid w:val="00821992"/>
    <w:rsid w:val="00821DE9"/>
    <w:rsid w:val="00821F25"/>
    <w:rsid w:val="0082245B"/>
    <w:rsid w:val="0082249C"/>
    <w:rsid w:val="00822678"/>
    <w:rsid w:val="00822AC7"/>
    <w:rsid w:val="00823624"/>
    <w:rsid w:val="00823796"/>
    <w:rsid w:val="00823BB0"/>
    <w:rsid w:val="00824318"/>
    <w:rsid w:val="008243C7"/>
    <w:rsid w:val="0082487B"/>
    <w:rsid w:val="008249ED"/>
    <w:rsid w:val="0082566D"/>
    <w:rsid w:val="0082589F"/>
    <w:rsid w:val="008258D9"/>
    <w:rsid w:val="00825F2B"/>
    <w:rsid w:val="008265A0"/>
    <w:rsid w:val="008267F8"/>
    <w:rsid w:val="00826BFA"/>
    <w:rsid w:val="0082703E"/>
    <w:rsid w:val="00827936"/>
    <w:rsid w:val="00827B16"/>
    <w:rsid w:val="008312FF"/>
    <w:rsid w:val="00831865"/>
    <w:rsid w:val="00831A7B"/>
    <w:rsid w:val="0083211A"/>
    <w:rsid w:val="0083289C"/>
    <w:rsid w:val="008328B2"/>
    <w:rsid w:val="008330BE"/>
    <w:rsid w:val="008331EA"/>
    <w:rsid w:val="008334CE"/>
    <w:rsid w:val="00833931"/>
    <w:rsid w:val="00833CA6"/>
    <w:rsid w:val="00834716"/>
    <w:rsid w:val="00834891"/>
    <w:rsid w:val="00834E67"/>
    <w:rsid w:val="00835247"/>
    <w:rsid w:val="00835FAE"/>
    <w:rsid w:val="0083600C"/>
    <w:rsid w:val="008369AF"/>
    <w:rsid w:val="00836E38"/>
    <w:rsid w:val="00836F3C"/>
    <w:rsid w:val="0083740D"/>
    <w:rsid w:val="008376A1"/>
    <w:rsid w:val="00837FFE"/>
    <w:rsid w:val="00840365"/>
    <w:rsid w:val="0084081A"/>
    <w:rsid w:val="0084087D"/>
    <w:rsid w:val="008408D4"/>
    <w:rsid w:val="00840D45"/>
    <w:rsid w:val="00841529"/>
    <w:rsid w:val="0084269D"/>
    <w:rsid w:val="00842B83"/>
    <w:rsid w:val="00843535"/>
    <w:rsid w:val="00843666"/>
    <w:rsid w:val="008439DC"/>
    <w:rsid w:val="00843EB8"/>
    <w:rsid w:val="008448F1"/>
    <w:rsid w:val="0084499A"/>
    <w:rsid w:val="008449FB"/>
    <w:rsid w:val="0084572B"/>
    <w:rsid w:val="00846680"/>
    <w:rsid w:val="00846750"/>
    <w:rsid w:val="0084691F"/>
    <w:rsid w:val="00847288"/>
    <w:rsid w:val="00847325"/>
    <w:rsid w:val="0084782F"/>
    <w:rsid w:val="0084795B"/>
    <w:rsid w:val="00850034"/>
    <w:rsid w:val="00850355"/>
    <w:rsid w:val="008507A9"/>
    <w:rsid w:val="008508E8"/>
    <w:rsid w:val="00850901"/>
    <w:rsid w:val="008509FA"/>
    <w:rsid w:val="00850A48"/>
    <w:rsid w:val="00850B26"/>
    <w:rsid w:val="008511CD"/>
    <w:rsid w:val="00851320"/>
    <w:rsid w:val="008517A8"/>
    <w:rsid w:val="00851DA5"/>
    <w:rsid w:val="00851E32"/>
    <w:rsid w:val="00851ECF"/>
    <w:rsid w:val="00852AA5"/>
    <w:rsid w:val="0085306D"/>
    <w:rsid w:val="00853108"/>
    <w:rsid w:val="00853F32"/>
    <w:rsid w:val="00854050"/>
    <w:rsid w:val="00855310"/>
    <w:rsid w:val="00855603"/>
    <w:rsid w:val="00855AA1"/>
    <w:rsid w:val="00855B69"/>
    <w:rsid w:val="00855CC2"/>
    <w:rsid w:val="00855F31"/>
    <w:rsid w:val="0085693B"/>
    <w:rsid w:val="00856DAB"/>
    <w:rsid w:val="00857251"/>
    <w:rsid w:val="00860870"/>
    <w:rsid w:val="00860914"/>
    <w:rsid w:val="00860BA5"/>
    <w:rsid w:val="00860D61"/>
    <w:rsid w:val="008610B9"/>
    <w:rsid w:val="00861218"/>
    <w:rsid w:val="0086122A"/>
    <w:rsid w:val="00861350"/>
    <w:rsid w:val="00861B33"/>
    <w:rsid w:val="0086244B"/>
    <w:rsid w:val="008625E0"/>
    <w:rsid w:val="008629FB"/>
    <w:rsid w:val="00862A67"/>
    <w:rsid w:val="00862F17"/>
    <w:rsid w:val="00863478"/>
    <w:rsid w:val="00864709"/>
    <w:rsid w:val="00864BA3"/>
    <w:rsid w:val="00864F0E"/>
    <w:rsid w:val="00865071"/>
    <w:rsid w:val="00865E9B"/>
    <w:rsid w:val="00865ED4"/>
    <w:rsid w:val="008660C0"/>
    <w:rsid w:val="00866504"/>
    <w:rsid w:val="0086690F"/>
    <w:rsid w:val="008671E2"/>
    <w:rsid w:val="00867DB1"/>
    <w:rsid w:val="0087050B"/>
    <w:rsid w:val="00870643"/>
    <w:rsid w:val="0087113B"/>
    <w:rsid w:val="00871197"/>
    <w:rsid w:val="008713D5"/>
    <w:rsid w:val="008716BE"/>
    <w:rsid w:val="00871E59"/>
    <w:rsid w:val="00871FC8"/>
    <w:rsid w:val="00872478"/>
    <w:rsid w:val="00872662"/>
    <w:rsid w:val="008727E4"/>
    <w:rsid w:val="00872AE1"/>
    <w:rsid w:val="00872C52"/>
    <w:rsid w:val="00872D0D"/>
    <w:rsid w:val="00872D96"/>
    <w:rsid w:val="00873896"/>
    <w:rsid w:val="00873D33"/>
    <w:rsid w:val="008746A1"/>
    <w:rsid w:val="008746D1"/>
    <w:rsid w:val="0087557F"/>
    <w:rsid w:val="008756DA"/>
    <w:rsid w:val="00875B63"/>
    <w:rsid w:val="0087600C"/>
    <w:rsid w:val="008767EC"/>
    <w:rsid w:val="008770CD"/>
    <w:rsid w:val="008775F4"/>
    <w:rsid w:val="0087782B"/>
    <w:rsid w:val="00877CED"/>
    <w:rsid w:val="00880277"/>
    <w:rsid w:val="008808E0"/>
    <w:rsid w:val="008811A2"/>
    <w:rsid w:val="00881295"/>
    <w:rsid w:val="008812D2"/>
    <w:rsid w:val="00881695"/>
    <w:rsid w:val="008816D8"/>
    <w:rsid w:val="008818C1"/>
    <w:rsid w:val="00881A32"/>
    <w:rsid w:val="00881AD8"/>
    <w:rsid w:val="00881EA7"/>
    <w:rsid w:val="0088208F"/>
    <w:rsid w:val="008822D4"/>
    <w:rsid w:val="008827A2"/>
    <w:rsid w:val="008828C4"/>
    <w:rsid w:val="00882ADB"/>
    <w:rsid w:val="00882DDB"/>
    <w:rsid w:val="00882F2D"/>
    <w:rsid w:val="0088360C"/>
    <w:rsid w:val="008837CE"/>
    <w:rsid w:val="00883961"/>
    <w:rsid w:val="00884625"/>
    <w:rsid w:val="00884A72"/>
    <w:rsid w:val="00884AC9"/>
    <w:rsid w:val="00884DA7"/>
    <w:rsid w:val="00885184"/>
    <w:rsid w:val="00885B27"/>
    <w:rsid w:val="0088696F"/>
    <w:rsid w:val="00886A63"/>
    <w:rsid w:val="00886BFB"/>
    <w:rsid w:val="00886EAC"/>
    <w:rsid w:val="00886F2F"/>
    <w:rsid w:val="00887015"/>
    <w:rsid w:val="008870B6"/>
    <w:rsid w:val="008872F2"/>
    <w:rsid w:val="0088776B"/>
    <w:rsid w:val="008901F9"/>
    <w:rsid w:val="008904CB"/>
    <w:rsid w:val="00890750"/>
    <w:rsid w:val="0089083F"/>
    <w:rsid w:val="00890C57"/>
    <w:rsid w:val="008916FA"/>
    <w:rsid w:val="00891835"/>
    <w:rsid w:val="00891AE0"/>
    <w:rsid w:val="00891C9B"/>
    <w:rsid w:val="00892082"/>
    <w:rsid w:val="00892083"/>
    <w:rsid w:val="008921D4"/>
    <w:rsid w:val="00892387"/>
    <w:rsid w:val="008929D0"/>
    <w:rsid w:val="00892DC7"/>
    <w:rsid w:val="00893AF6"/>
    <w:rsid w:val="00893B13"/>
    <w:rsid w:val="0089447C"/>
    <w:rsid w:val="008949E2"/>
    <w:rsid w:val="00894ACF"/>
    <w:rsid w:val="00894FEC"/>
    <w:rsid w:val="008956B5"/>
    <w:rsid w:val="00895826"/>
    <w:rsid w:val="00895AFB"/>
    <w:rsid w:val="00895D9E"/>
    <w:rsid w:val="00895F24"/>
    <w:rsid w:val="008968B6"/>
    <w:rsid w:val="00896E1D"/>
    <w:rsid w:val="0089706E"/>
    <w:rsid w:val="00897485"/>
    <w:rsid w:val="00897735"/>
    <w:rsid w:val="008A0080"/>
    <w:rsid w:val="008A07CD"/>
    <w:rsid w:val="008A0800"/>
    <w:rsid w:val="008A0D80"/>
    <w:rsid w:val="008A0E0B"/>
    <w:rsid w:val="008A10B6"/>
    <w:rsid w:val="008A1A91"/>
    <w:rsid w:val="008A1C92"/>
    <w:rsid w:val="008A2C6E"/>
    <w:rsid w:val="008A3067"/>
    <w:rsid w:val="008A30FB"/>
    <w:rsid w:val="008A310E"/>
    <w:rsid w:val="008A317E"/>
    <w:rsid w:val="008A32ED"/>
    <w:rsid w:val="008A3314"/>
    <w:rsid w:val="008A33BD"/>
    <w:rsid w:val="008A33EF"/>
    <w:rsid w:val="008A3589"/>
    <w:rsid w:val="008A35B4"/>
    <w:rsid w:val="008A388C"/>
    <w:rsid w:val="008A390C"/>
    <w:rsid w:val="008A3E6B"/>
    <w:rsid w:val="008A427E"/>
    <w:rsid w:val="008A43F3"/>
    <w:rsid w:val="008A570B"/>
    <w:rsid w:val="008A5835"/>
    <w:rsid w:val="008A5B59"/>
    <w:rsid w:val="008A6874"/>
    <w:rsid w:val="008A6AA1"/>
    <w:rsid w:val="008A6E0B"/>
    <w:rsid w:val="008A6EC1"/>
    <w:rsid w:val="008A7EE6"/>
    <w:rsid w:val="008B0436"/>
    <w:rsid w:val="008B05F3"/>
    <w:rsid w:val="008B081B"/>
    <w:rsid w:val="008B0959"/>
    <w:rsid w:val="008B1288"/>
    <w:rsid w:val="008B15EB"/>
    <w:rsid w:val="008B1BDA"/>
    <w:rsid w:val="008B1F06"/>
    <w:rsid w:val="008B1F39"/>
    <w:rsid w:val="008B2010"/>
    <w:rsid w:val="008B25EA"/>
    <w:rsid w:val="008B26EB"/>
    <w:rsid w:val="008B26F1"/>
    <w:rsid w:val="008B26FE"/>
    <w:rsid w:val="008B289A"/>
    <w:rsid w:val="008B28C9"/>
    <w:rsid w:val="008B3E41"/>
    <w:rsid w:val="008B40B8"/>
    <w:rsid w:val="008B44D5"/>
    <w:rsid w:val="008B4901"/>
    <w:rsid w:val="008B49BA"/>
    <w:rsid w:val="008B4A40"/>
    <w:rsid w:val="008B4F40"/>
    <w:rsid w:val="008B51C2"/>
    <w:rsid w:val="008B59F9"/>
    <w:rsid w:val="008B5E7C"/>
    <w:rsid w:val="008B6163"/>
    <w:rsid w:val="008B6221"/>
    <w:rsid w:val="008B637B"/>
    <w:rsid w:val="008B6DD9"/>
    <w:rsid w:val="008B7359"/>
    <w:rsid w:val="008B73FE"/>
    <w:rsid w:val="008B768B"/>
    <w:rsid w:val="008B783C"/>
    <w:rsid w:val="008B7F43"/>
    <w:rsid w:val="008C0199"/>
    <w:rsid w:val="008C0CE7"/>
    <w:rsid w:val="008C11FD"/>
    <w:rsid w:val="008C170A"/>
    <w:rsid w:val="008C199E"/>
    <w:rsid w:val="008C216B"/>
    <w:rsid w:val="008C235D"/>
    <w:rsid w:val="008C2E23"/>
    <w:rsid w:val="008C3020"/>
    <w:rsid w:val="008C3078"/>
    <w:rsid w:val="008C33CF"/>
    <w:rsid w:val="008C3B74"/>
    <w:rsid w:val="008C48D1"/>
    <w:rsid w:val="008C491C"/>
    <w:rsid w:val="008C4B48"/>
    <w:rsid w:val="008C537E"/>
    <w:rsid w:val="008C5963"/>
    <w:rsid w:val="008C5D2B"/>
    <w:rsid w:val="008C5E83"/>
    <w:rsid w:val="008C5ED9"/>
    <w:rsid w:val="008C5F9F"/>
    <w:rsid w:val="008C5FC6"/>
    <w:rsid w:val="008C63B6"/>
    <w:rsid w:val="008C69C1"/>
    <w:rsid w:val="008C712A"/>
    <w:rsid w:val="008C7144"/>
    <w:rsid w:val="008C7A1E"/>
    <w:rsid w:val="008C7D0A"/>
    <w:rsid w:val="008D001E"/>
    <w:rsid w:val="008D06BF"/>
    <w:rsid w:val="008D0F06"/>
    <w:rsid w:val="008D2242"/>
    <w:rsid w:val="008D22CA"/>
    <w:rsid w:val="008D2918"/>
    <w:rsid w:val="008D29E0"/>
    <w:rsid w:val="008D32C1"/>
    <w:rsid w:val="008D3418"/>
    <w:rsid w:val="008D38FF"/>
    <w:rsid w:val="008D3DCF"/>
    <w:rsid w:val="008D3FEB"/>
    <w:rsid w:val="008D4163"/>
    <w:rsid w:val="008D5CDE"/>
    <w:rsid w:val="008D66DC"/>
    <w:rsid w:val="008D6C09"/>
    <w:rsid w:val="008D6E20"/>
    <w:rsid w:val="008E0DB8"/>
    <w:rsid w:val="008E13B9"/>
    <w:rsid w:val="008E1B53"/>
    <w:rsid w:val="008E2261"/>
    <w:rsid w:val="008E28CF"/>
    <w:rsid w:val="008E2E61"/>
    <w:rsid w:val="008E2F5B"/>
    <w:rsid w:val="008E3102"/>
    <w:rsid w:val="008E3103"/>
    <w:rsid w:val="008E317F"/>
    <w:rsid w:val="008E3520"/>
    <w:rsid w:val="008E3ABC"/>
    <w:rsid w:val="008E3E87"/>
    <w:rsid w:val="008E404D"/>
    <w:rsid w:val="008E4879"/>
    <w:rsid w:val="008E50A9"/>
    <w:rsid w:val="008E5185"/>
    <w:rsid w:val="008E54A6"/>
    <w:rsid w:val="008E564F"/>
    <w:rsid w:val="008E5A4E"/>
    <w:rsid w:val="008E70A3"/>
    <w:rsid w:val="008E7217"/>
    <w:rsid w:val="008E7441"/>
    <w:rsid w:val="008E7C49"/>
    <w:rsid w:val="008E7FC4"/>
    <w:rsid w:val="008F010D"/>
    <w:rsid w:val="008F02BD"/>
    <w:rsid w:val="008F0442"/>
    <w:rsid w:val="008F0613"/>
    <w:rsid w:val="008F0D58"/>
    <w:rsid w:val="008F0E00"/>
    <w:rsid w:val="008F0F08"/>
    <w:rsid w:val="008F14CD"/>
    <w:rsid w:val="008F153D"/>
    <w:rsid w:val="008F15D0"/>
    <w:rsid w:val="008F2069"/>
    <w:rsid w:val="008F37CA"/>
    <w:rsid w:val="008F414F"/>
    <w:rsid w:val="008F45FC"/>
    <w:rsid w:val="008F4673"/>
    <w:rsid w:val="008F5209"/>
    <w:rsid w:val="008F53B1"/>
    <w:rsid w:val="008F709C"/>
    <w:rsid w:val="008F7347"/>
    <w:rsid w:val="008F73A6"/>
    <w:rsid w:val="008F747B"/>
    <w:rsid w:val="008F79D7"/>
    <w:rsid w:val="00900047"/>
    <w:rsid w:val="00900D40"/>
    <w:rsid w:val="0090129F"/>
    <w:rsid w:val="00901447"/>
    <w:rsid w:val="009020A9"/>
    <w:rsid w:val="00902A5E"/>
    <w:rsid w:val="0090352A"/>
    <w:rsid w:val="0090388C"/>
    <w:rsid w:val="00903AD2"/>
    <w:rsid w:val="00903CD9"/>
    <w:rsid w:val="00904201"/>
    <w:rsid w:val="00904403"/>
    <w:rsid w:val="009051B4"/>
    <w:rsid w:val="0090542C"/>
    <w:rsid w:val="0090559B"/>
    <w:rsid w:val="009060D8"/>
    <w:rsid w:val="009060FE"/>
    <w:rsid w:val="0090624A"/>
    <w:rsid w:val="00906404"/>
    <w:rsid w:val="00906BB9"/>
    <w:rsid w:val="00906BDF"/>
    <w:rsid w:val="00906C51"/>
    <w:rsid w:val="00906D21"/>
    <w:rsid w:val="009073DF"/>
    <w:rsid w:val="009076A1"/>
    <w:rsid w:val="009076BF"/>
    <w:rsid w:val="009076C2"/>
    <w:rsid w:val="009079D1"/>
    <w:rsid w:val="00910A8D"/>
    <w:rsid w:val="009110C7"/>
    <w:rsid w:val="009114E1"/>
    <w:rsid w:val="00911C58"/>
    <w:rsid w:val="00911D70"/>
    <w:rsid w:val="00912011"/>
    <w:rsid w:val="009122DD"/>
    <w:rsid w:val="009127AF"/>
    <w:rsid w:val="009128B3"/>
    <w:rsid w:val="00912F3C"/>
    <w:rsid w:val="00913608"/>
    <w:rsid w:val="00913C64"/>
    <w:rsid w:val="00913DCB"/>
    <w:rsid w:val="00913E86"/>
    <w:rsid w:val="00915E13"/>
    <w:rsid w:val="0091658A"/>
    <w:rsid w:val="009167D1"/>
    <w:rsid w:val="00917956"/>
    <w:rsid w:val="00920D89"/>
    <w:rsid w:val="00921D56"/>
    <w:rsid w:val="0092228D"/>
    <w:rsid w:val="00923170"/>
    <w:rsid w:val="00923503"/>
    <w:rsid w:val="00923745"/>
    <w:rsid w:val="00923CC6"/>
    <w:rsid w:val="00923CEA"/>
    <w:rsid w:val="00924055"/>
    <w:rsid w:val="00924854"/>
    <w:rsid w:val="00924DA9"/>
    <w:rsid w:val="00925520"/>
    <w:rsid w:val="00925C3E"/>
    <w:rsid w:val="00925EA8"/>
    <w:rsid w:val="00926BBF"/>
    <w:rsid w:val="0092727C"/>
    <w:rsid w:val="0092747A"/>
    <w:rsid w:val="009274E8"/>
    <w:rsid w:val="009278E6"/>
    <w:rsid w:val="009279BE"/>
    <w:rsid w:val="00927CCF"/>
    <w:rsid w:val="00927DC9"/>
    <w:rsid w:val="00930892"/>
    <w:rsid w:val="00930928"/>
    <w:rsid w:val="00930D48"/>
    <w:rsid w:val="00930DC1"/>
    <w:rsid w:val="009312EE"/>
    <w:rsid w:val="0093237E"/>
    <w:rsid w:val="0093251C"/>
    <w:rsid w:val="00932AA8"/>
    <w:rsid w:val="00933076"/>
    <w:rsid w:val="00933289"/>
    <w:rsid w:val="0093346F"/>
    <w:rsid w:val="00933B26"/>
    <w:rsid w:val="0093432B"/>
    <w:rsid w:val="009346F5"/>
    <w:rsid w:val="00934EC8"/>
    <w:rsid w:val="00935689"/>
    <w:rsid w:val="0093598E"/>
    <w:rsid w:val="009359B2"/>
    <w:rsid w:val="00935C00"/>
    <w:rsid w:val="00935D01"/>
    <w:rsid w:val="009361B7"/>
    <w:rsid w:val="0093652A"/>
    <w:rsid w:val="009366FF"/>
    <w:rsid w:val="00937112"/>
    <w:rsid w:val="009376BF"/>
    <w:rsid w:val="0094000F"/>
    <w:rsid w:val="0094108E"/>
    <w:rsid w:val="00941477"/>
    <w:rsid w:val="0094159F"/>
    <w:rsid w:val="00941A18"/>
    <w:rsid w:val="00941C86"/>
    <w:rsid w:val="009420BF"/>
    <w:rsid w:val="0094213D"/>
    <w:rsid w:val="00942459"/>
    <w:rsid w:val="00942696"/>
    <w:rsid w:val="00942A9A"/>
    <w:rsid w:val="00943179"/>
    <w:rsid w:val="00943800"/>
    <w:rsid w:val="00943C35"/>
    <w:rsid w:val="00943E8E"/>
    <w:rsid w:val="00943EBE"/>
    <w:rsid w:val="00943FFF"/>
    <w:rsid w:val="0094462B"/>
    <w:rsid w:val="00944AB5"/>
    <w:rsid w:val="00944F6D"/>
    <w:rsid w:val="00945040"/>
    <w:rsid w:val="0094504E"/>
    <w:rsid w:val="009458B4"/>
    <w:rsid w:val="0094598B"/>
    <w:rsid w:val="00946340"/>
    <w:rsid w:val="0094639F"/>
    <w:rsid w:val="009470F2"/>
    <w:rsid w:val="0094742B"/>
    <w:rsid w:val="009478BC"/>
    <w:rsid w:val="00947BBD"/>
    <w:rsid w:val="00950075"/>
    <w:rsid w:val="009505AB"/>
    <w:rsid w:val="009507AC"/>
    <w:rsid w:val="009508D8"/>
    <w:rsid w:val="00950D1F"/>
    <w:rsid w:val="009519AB"/>
    <w:rsid w:val="00951DF6"/>
    <w:rsid w:val="00951E81"/>
    <w:rsid w:val="00952062"/>
    <w:rsid w:val="009523C5"/>
    <w:rsid w:val="009523CF"/>
    <w:rsid w:val="00953A04"/>
    <w:rsid w:val="00953FD0"/>
    <w:rsid w:val="0095493D"/>
    <w:rsid w:val="00954C50"/>
    <w:rsid w:val="00954E90"/>
    <w:rsid w:val="009573C7"/>
    <w:rsid w:val="009578D9"/>
    <w:rsid w:val="00957E6C"/>
    <w:rsid w:val="00960AD9"/>
    <w:rsid w:val="00960E8A"/>
    <w:rsid w:val="00960FDD"/>
    <w:rsid w:val="0096141E"/>
    <w:rsid w:val="00961471"/>
    <w:rsid w:val="00961DFE"/>
    <w:rsid w:val="00961FED"/>
    <w:rsid w:val="00962E00"/>
    <w:rsid w:val="009632E0"/>
    <w:rsid w:val="00963588"/>
    <w:rsid w:val="00963761"/>
    <w:rsid w:val="00963B29"/>
    <w:rsid w:val="00963B3A"/>
    <w:rsid w:val="00963E1C"/>
    <w:rsid w:val="009640C8"/>
    <w:rsid w:val="00964544"/>
    <w:rsid w:val="00964CB5"/>
    <w:rsid w:val="00965200"/>
    <w:rsid w:val="00965A13"/>
    <w:rsid w:val="00965F71"/>
    <w:rsid w:val="0096643E"/>
    <w:rsid w:val="00966B7F"/>
    <w:rsid w:val="009670FE"/>
    <w:rsid w:val="00967201"/>
    <w:rsid w:val="0096744E"/>
    <w:rsid w:val="00967568"/>
    <w:rsid w:val="0096764B"/>
    <w:rsid w:val="00967D92"/>
    <w:rsid w:val="009708BB"/>
    <w:rsid w:val="00970B15"/>
    <w:rsid w:val="00970E4D"/>
    <w:rsid w:val="00971F54"/>
    <w:rsid w:val="00972585"/>
    <w:rsid w:val="00972B7F"/>
    <w:rsid w:val="009731C7"/>
    <w:rsid w:val="0097323E"/>
    <w:rsid w:val="009732F2"/>
    <w:rsid w:val="009735F6"/>
    <w:rsid w:val="0097398D"/>
    <w:rsid w:val="00973CA6"/>
    <w:rsid w:val="00974262"/>
    <w:rsid w:val="00974550"/>
    <w:rsid w:val="00974755"/>
    <w:rsid w:val="00974B49"/>
    <w:rsid w:val="00974D8B"/>
    <w:rsid w:val="009754D3"/>
    <w:rsid w:val="0097562F"/>
    <w:rsid w:val="009756B8"/>
    <w:rsid w:val="009760DC"/>
    <w:rsid w:val="009761D2"/>
    <w:rsid w:val="009769A7"/>
    <w:rsid w:val="00976BBD"/>
    <w:rsid w:val="00976FA9"/>
    <w:rsid w:val="0097714D"/>
    <w:rsid w:val="00977E23"/>
    <w:rsid w:val="00980275"/>
    <w:rsid w:val="00980363"/>
    <w:rsid w:val="00980468"/>
    <w:rsid w:val="009804EB"/>
    <w:rsid w:val="009809B2"/>
    <w:rsid w:val="009809D3"/>
    <w:rsid w:val="00980C22"/>
    <w:rsid w:val="00980DC6"/>
    <w:rsid w:val="00980EBD"/>
    <w:rsid w:val="00980F31"/>
    <w:rsid w:val="00980FE0"/>
    <w:rsid w:val="00981049"/>
    <w:rsid w:val="00981465"/>
    <w:rsid w:val="00981560"/>
    <w:rsid w:val="00982135"/>
    <w:rsid w:val="0098263A"/>
    <w:rsid w:val="00982680"/>
    <w:rsid w:val="00982921"/>
    <w:rsid w:val="009830CA"/>
    <w:rsid w:val="009835FD"/>
    <w:rsid w:val="00983977"/>
    <w:rsid w:val="00983F07"/>
    <w:rsid w:val="009844D6"/>
    <w:rsid w:val="00984506"/>
    <w:rsid w:val="00984C1B"/>
    <w:rsid w:val="00984C5A"/>
    <w:rsid w:val="00984D54"/>
    <w:rsid w:val="00984F28"/>
    <w:rsid w:val="00985002"/>
    <w:rsid w:val="0098545B"/>
    <w:rsid w:val="0098574D"/>
    <w:rsid w:val="00985F6D"/>
    <w:rsid w:val="00986065"/>
    <w:rsid w:val="00986333"/>
    <w:rsid w:val="0098688D"/>
    <w:rsid w:val="00987249"/>
    <w:rsid w:val="00987462"/>
    <w:rsid w:val="00987CA5"/>
    <w:rsid w:val="00987F6D"/>
    <w:rsid w:val="00990169"/>
    <w:rsid w:val="009903DE"/>
    <w:rsid w:val="00990773"/>
    <w:rsid w:val="00990B53"/>
    <w:rsid w:val="00990EDC"/>
    <w:rsid w:val="0099129E"/>
    <w:rsid w:val="00991DC5"/>
    <w:rsid w:val="009920F2"/>
    <w:rsid w:val="009921CC"/>
    <w:rsid w:val="00992242"/>
    <w:rsid w:val="0099237D"/>
    <w:rsid w:val="00992385"/>
    <w:rsid w:val="00992662"/>
    <w:rsid w:val="00992676"/>
    <w:rsid w:val="00992827"/>
    <w:rsid w:val="00992909"/>
    <w:rsid w:val="00992959"/>
    <w:rsid w:val="009930FF"/>
    <w:rsid w:val="009936B3"/>
    <w:rsid w:val="009939F9"/>
    <w:rsid w:val="00993BE3"/>
    <w:rsid w:val="00993C3E"/>
    <w:rsid w:val="00993C93"/>
    <w:rsid w:val="00993D76"/>
    <w:rsid w:val="00994590"/>
    <w:rsid w:val="00994649"/>
    <w:rsid w:val="009952C4"/>
    <w:rsid w:val="00995E3E"/>
    <w:rsid w:val="0099616C"/>
    <w:rsid w:val="00996223"/>
    <w:rsid w:val="0099694B"/>
    <w:rsid w:val="009969D7"/>
    <w:rsid w:val="00996A7B"/>
    <w:rsid w:val="00996B53"/>
    <w:rsid w:val="0099745D"/>
    <w:rsid w:val="0099787E"/>
    <w:rsid w:val="00997962"/>
    <w:rsid w:val="00997A78"/>
    <w:rsid w:val="009A013F"/>
    <w:rsid w:val="009A0147"/>
    <w:rsid w:val="009A09D9"/>
    <w:rsid w:val="009A0A6D"/>
    <w:rsid w:val="009A0E68"/>
    <w:rsid w:val="009A142F"/>
    <w:rsid w:val="009A1484"/>
    <w:rsid w:val="009A14A8"/>
    <w:rsid w:val="009A1D15"/>
    <w:rsid w:val="009A203E"/>
    <w:rsid w:val="009A2237"/>
    <w:rsid w:val="009A23E8"/>
    <w:rsid w:val="009A253E"/>
    <w:rsid w:val="009A2680"/>
    <w:rsid w:val="009A28D7"/>
    <w:rsid w:val="009A2B08"/>
    <w:rsid w:val="009A3230"/>
    <w:rsid w:val="009A32E7"/>
    <w:rsid w:val="009A3302"/>
    <w:rsid w:val="009A33E4"/>
    <w:rsid w:val="009A3631"/>
    <w:rsid w:val="009A38FD"/>
    <w:rsid w:val="009A3CC1"/>
    <w:rsid w:val="009A42DA"/>
    <w:rsid w:val="009A43F7"/>
    <w:rsid w:val="009A49FC"/>
    <w:rsid w:val="009A56C5"/>
    <w:rsid w:val="009A68C5"/>
    <w:rsid w:val="009A6FE3"/>
    <w:rsid w:val="009A7235"/>
    <w:rsid w:val="009A74BA"/>
    <w:rsid w:val="009A77FC"/>
    <w:rsid w:val="009A7847"/>
    <w:rsid w:val="009B0603"/>
    <w:rsid w:val="009B0709"/>
    <w:rsid w:val="009B0B74"/>
    <w:rsid w:val="009B0E5C"/>
    <w:rsid w:val="009B0EBA"/>
    <w:rsid w:val="009B106F"/>
    <w:rsid w:val="009B12B8"/>
    <w:rsid w:val="009B14CE"/>
    <w:rsid w:val="009B1852"/>
    <w:rsid w:val="009B1B9E"/>
    <w:rsid w:val="009B1E85"/>
    <w:rsid w:val="009B2231"/>
    <w:rsid w:val="009B2659"/>
    <w:rsid w:val="009B269D"/>
    <w:rsid w:val="009B289D"/>
    <w:rsid w:val="009B28B2"/>
    <w:rsid w:val="009B2F59"/>
    <w:rsid w:val="009B37E7"/>
    <w:rsid w:val="009B40D9"/>
    <w:rsid w:val="009B430B"/>
    <w:rsid w:val="009B4906"/>
    <w:rsid w:val="009B4CD3"/>
    <w:rsid w:val="009B5263"/>
    <w:rsid w:val="009B574F"/>
    <w:rsid w:val="009B57F0"/>
    <w:rsid w:val="009B5829"/>
    <w:rsid w:val="009B6562"/>
    <w:rsid w:val="009B6789"/>
    <w:rsid w:val="009B701B"/>
    <w:rsid w:val="009B7373"/>
    <w:rsid w:val="009B7466"/>
    <w:rsid w:val="009B75B6"/>
    <w:rsid w:val="009B7B87"/>
    <w:rsid w:val="009B7D9B"/>
    <w:rsid w:val="009B7E66"/>
    <w:rsid w:val="009C0137"/>
    <w:rsid w:val="009C019F"/>
    <w:rsid w:val="009C0304"/>
    <w:rsid w:val="009C04C5"/>
    <w:rsid w:val="009C0590"/>
    <w:rsid w:val="009C0A3D"/>
    <w:rsid w:val="009C0A4D"/>
    <w:rsid w:val="009C0B8E"/>
    <w:rsid w:val="009C0C67"/>
    <w:rsid w:val="009C0CF8"/>
    <w:rsid w:val="009C0F4B"/>
    <w:rsid w:val="009C16E7"/>
    <w:rsid w:val="009C198F"/>
    <w:rsid w:val="009C1DCE"/>
    <w:rsid w:val="009C1DF8"/>
    <w:rsid w:val="009C29F9"/>
    <w:rsid w:val="009C2A60"/>
    <w:rsid w:val="009C3649"/>
    <w:rsid w:val="009C3706"/>
    <w:rsid w:val="009C3AF0"/>
    <w:rsid w:val="009C3CB1"/>
    <w:rsid w:val="009C4235"/>
    <w:rsid w:val="009C4603"/>
    <w:rsid w:val="009C4672"/>
    <w:rsid w:val="009C4F74"/>
    <w:rsid w:val="009C550A"/>
    <w:rsid w:val="009C577F"/>
    <w:rsid w:val="009C5C32"/>
    <w:rsid w:val="009C5D57"/>
    <w:rsid w:val="009C5FCF"/>
    <w:rsid w:val="009C6083"/>
    <w:rsid w:val="009C613A"/>
    <w:rsid w:val="009C65C9"/>
    <w:rsid w:val="009C6AC0"/>
    <w:rsid w:val="009C7564"/>
    <w:rsid w:val="009C77C5"/>
    <w:rsid w:val="009C7843"/>
    <w:rsid w:val="009D0DC8"/>
    <w:rsid w:val="009D0E51"/>
    <w:rsid w:val="009D0EE5"/>
    <w:rsid w:val="009D14D2"/>
    <w:rsid w:val="009D2B86"/>
    <w:rsid w:val="009D2B9C"/>
    <w:rsid w:val="009D30D8"/>
    <w:rsid w:val="009D3E12"/>
    <w:rsid w:val="009D3FE0"/>
    <w:rsid w:val="009D419F"/>
    <w:rsid w:val="009D43F3"/>
    <w:rsid w:val="009D44F1"/>
    <w:rsid w:val="009D5B89"/>
    <w:rsid w:val="009D5C58"/>
    <w:rsid w:val="009D5F8F"/>
    <w:rsid w:val="009D5FD9"/>
    <w:rsid w:val="009D643C"/>
    <w:rsid w:val="009D65DD"/>
    <w:rsid w:val="009D69FA"/>
    <w:rsid w:val="009D6CDB"/>
    <w:rsid w:val="009D6FC7"/>
    <w:rsid w:val="009D73E2"/>
    <w:rsid w:val="009D743C"/>
    <w:rsid w:val="009D761E"/>
    <w:rsid w:val="009D76C3"/>
    <w:rsid w:val="009D79F1"/>
    <w:rsid w:val="009E03B5"/>
    <w:rsid w:val="009E062E"/>
    <w:rsid w:val="009E0643"/>
    <w:rsid w:val="009E1A06"/>
    <w:rsid w:val="009E1E13"/>
    <w:rsid w:val="009E1E7B"/>
    <w:rsid w:val="009E2718"/>
    <w:rsid w:val="009E2A5F"/>
    <w:rsid w:val="009E2D28"/>
    <w:rsid w:val="009E3572"/>
    <w:rsid w:val="009E3BA3"/>
    <w:rsid w:val="009E3C8D"/>
    <w:rsid w:val="009E47CF"/>
    <w:rsid w:val="009E48B3"/>
    <w:rsid w:val="009E4C09"/>
    <w:rsid w:val="009E5235"/>
    <w:rsid w:val="009E528E"/>
    <w:rsid w:val="009E5A01"/>
    <w:rsid w:val="009E5FBD"/>
    <w:rsid w:val="009E638E"/>
    <w:rsid w:val="009E6C92"/>
    <w:rsid w:val="009E6D64"/>
    <w:rsid w:val="009E6F94"/>
    <w:rsid w:val="009E7073"/>
    <w:rsid w:val="009E74D0"/>
    <w:rsid w:val="009E768A"/>
    <w:rsid w:val="009E7807"/>
    <w:rsid w:val="009E794B"/>
    <w:rsid w:val="009F042B"/>
    <w:rsid w:val="009F0827"/>
    <w:rsid w:val="009F0A75"/>
    <w:rsid w:val="009F0AD7"/>
    <w:rsid w:val="009F0CB1"/>
    <w:rsid w:val="009F0FFE"/>
    <w:rsid w:val="009F18F6"/>
    <w:rsid w:val="009F19B0"/>
    <w:rsid w:val="009F1AC5"/>
    <w:rsid w:val="009F1BC1"/>
    <w:rsid w:val="009F1D4A"/>
    <w:rsid w:val="009F2B9A"/>
    <w:rsid w:val="009F397E"/>
    <w:rsid w:val="009F39AE"/>
    <w:rsid w:val="009F3A8B"/>
    <w:rsid w:val="009F3FA5"/>
    <w:rsid w:val="009F4E03"/>
    <w:rsid w:val="009F54C4"/>
    <w:rsid w:val="009F5511"/>
    <w:rsid w:val="009F5898"/>
    <w:rsid w:val="009F5D92"/>
    <w:rsid w:val="009F6021"/>
    <w:rsid w:val="009F6034"/>
    <w:rsid w:val="009F65FB"/>
    <w:rsid w:val="009F6753"/>
    <w:rsid w:val="009F6909"/>
    <w:rsid w:val="009F6D70"/>
    <w:rsid w:val="009F7437"/>
    <w:rsid w:val="009F76E6"/>
    <w:rsid w:val="009F78A6"/>
    <w:rsid w:val="009F7B74"/>
    <w:rsid w:val="009F7D3D"/>
    <w:rsid w:val="009F7F85"/>
    <w:rsid w:val="00A004B4"/>
    <w:rsid w:val="00A006D5"/>
    <w:rsid w:val="00A01364"/>
    <w:rsid w:val="00A01552"/>
    <w:rsid w:val="00A016F0"/>
    <w:rsid w:val="00A01D28"/>
    <w:rsid w:val="00A01E7F"/>
    <w:rsid w:val="00A0220A"/>
    <w:rsid w:val="00A023FD"/>
    <w:rsid w:val="00A02712"/>
    <w:rsid w:val="00A02C41"/>
    <w:rsid w:val="00A0393A"/>
    <w:rsid w:val="00A03D0B"/>
    <w:rsid w:val="00A04195"/>
    <w:rsid w:val="00A04530"/>
    <w:rsid w:val="00A0484B"/>
    <w:rsid w:val="00A048E3"/>
    <w:rsid w:val="00A04EDC"/>
    <w:rsid w:val="00A0517D"/>
    <w:rsid w:val="00A05672"/>
    <w:rsid w:val="00A05DB1"/>
    <w:rsid w:val="00A063F6"/>
    <w:rsid w:val="00A06FB3"/>
    <w:rsid w:val="00A071E9"/>
    <w:rsid w:val="00A0727D"/>
    <w:rsid w:val="00A1045A"/>
    <w:rsid w:val="00A104FB"/>
    <w:rsid w:val="00A10602"/>
    <w:rsid w:val="00A1093E"/>
    <w:rsid w:val="00A10CF1"/>
    <w:rsid w:val="00A10D13"/>
    <w:rsid w:val="00A1168C"/>
    <w:rsid w:val="00A11885"/>
    <w:rsid w:val="00A11957"/>
    <w:rsid w:val="00A11B07"/>
    <w:rsid w:val="00A122EF"/>
    <w:rsid w:val="00A12F0C"/>
    <w:rsid w:val="00A1303F"/>
    <w:rsid w:val="00A13171"/>
    <w:rsid w:val="00A1344E"/>
    <w:rsid w:val="00A13F94"/>
    <w:rsid w:val="00A14027"/>
    <w:rsid w:val="00A1428E"/>
    <w:rsid w:val="00A14908"/>
    <w:rsid w:val="00A14A7E"/>
    <w:rsid w:val="00A14EC6"/>
    <w:rsid w:val="00A14F88"/>
    <w:rsid w:val="00A15393"/>
    <w:rsid w:val="00A16063"/>
    <w:rsid w:val="00A1665A"/>
    <w:rsid w:val="00A16911"/>
    <w:rsid w:val="00A16916"/>
    <w:rsid w:val="00A16EF3"/>
    <w:rsid w:val="00A16F6C"/>
    <w:rsid w:val="00A170DA"/>
    <w:rsid w:val="00A1723F"/>
    <w:rsid w:val="00A1743C"/>
    <w:rsid w:val="00A1758B"/>
    <w:rsid w:val="00A17939"/>
    <w:rsid w:val="00A2056B"/>
    <w:rsid w:val="00A20714"/>
    <w:rsid w:val="00A21643"/>
    <w:rsid w:val="00A21E3B"/>
    <w:rsid w:val="00A22120"/>
    <w:rsid w:val="00A22137"/>
    <w:rsid w:val="00A226BF"/>
    <w:rsid w:val="00A2371C"/>
    <w:rsid w:val="00A238A6"/>
    <w:rsid w:val="00A23CB1"/>
    <w:rsid w:val="00A246CB"/>
    <w:rsid w:val="00A24AC5"/>
    <w:rsid w:val="00A24F06"/>
    <w:rsid w:val="00A2515C"/>
    <w:rsid w:val="00A254AA"/>
    <w:rsid w:val="00A25801"/>
    <w:rsid w:val="00A25951"/>
    <w:rsid w:val="00A25AD7"/>
    <w:rsid w:val="00A25C1B"/>
    <w:rsid w:val="00A25E24"/>
    <w:rsid w:val="00A26027"/>
    <w:rsid w:val="00A260C3"/>
    <w:rsid w:val="00A26997"/>
    <w:rsid w:val="00A26D45"/>
    <w:rsid w:val="00A26F34"/>
    <w:rsid w:val="00A2727A"/>
    <w:rsid w:val="00A27957"/>
    <w:rsid w:val="00A2797E"/>
    <w:rsid w:val="00A27F6F"/>
    <w:rsid w:val="00A3003E"/>
    <w:rsid w:val="00A303FC"/>
    <w:rsid w:val="00A30891"/>
    <w:rsid w:val="00A30908"/>
    <w:rsid w:val="00A3183F"/>
    <w:rsid w:val="00A3199C"/>
    <w:rsid w:val="00A31DC4"/>
    <w:rsid w:val="00A3215A"/>
    <w:rsid w:val="00A323D8"/>
    <w:rsid w:val="00A32F37"/>
    <w:rsid w:val="00A32FD4"/>
    <w:rsid w:val="00A3340D"/>
    <w:rsid w:val="00A33B9E"/>
    <w:rsid w:val="00A33C5D"/>
    <w:rsid w:val="00A33E06"/>
    <w:rsid w:val="00A34126"/>
    <w:rsid w:val="00A345BF"/>
    <w:rsid w:val="00A3492F"/>
    <w:rsid w:val="00A34D9B"/>
    <w:rsid w:val="00A350DA"/>
    <w:rsid w:val="00A35518"/>
    <w:rsid w:val="00A35C08"/>
    <w:rsid w:val="00A35C80"/>
    <w:rsid w:val="00A35F5D"/>
    <w:rsid w:val="00A35F77"/>
    <w:rsid w:val="00A35FF7"/>
    <w:rsid w:val="00A362B6"/>
    <w:rsid w:val="00A36631"/>
    <w:rsid w:val="00A368A2"/>
    <w:rsid w:val="00A36CD1"/>
    <w:rsid w:val="00A3751C"/>
    <w:rsid w:val="00A37ACB"/>
    <w:rsid w:val="00A403E2"/>
    <w:rsid w:val="00A40567"/>
    <w:rsid w:val="00A40807"/>
    <w:rsid w:val="00A40872"/>
    <w:rsid w:val="00A40A24"/>
    <w:rsid w:val="00A40F1E"/>
    <w:rsid w:val="00A417BE"/>
    <w:rsid w:val="00A4219B"/>
    <w:rsid w:val="00A42B5D"/>
    <w:rsid w:val="00A42C75"/>
    <w:rsid w:val="00A42EF3"/>
    <w:rsid w:val="00A431D5"/>
    <w:rsid w:val="00A432B7"/>
    <w:rsid w:val="00A436F1"/>
    <w:rsid w:val="00A442A5"/>
    <w:rsid w:val="00A444CB"/>
    <w:rsid w:val="00A449EE"/>
    <w:rsid w:val="00A45305"/>
    <w:rsid w:val="00A45BCA"/>
    <w:rsid w:val="00A4606A"/>
    <w:rsid w:val="00A46D36"/>
    <w:rsid w:val="00A46D9C"/>
    <w:rsid w:val="00A47457"/>
    <w:rsid w:val="00A476C9"/>
    <w:rsid w:val="00A47CE5"/>
    <w:rsid w:val="00A50241"/>
    <w:rsid w:val="00A502F9"/>
    <w:rsid w:val="00A5031B"/>
    <w:rsid w:val="00A508A2"/>
    <w:rsid w:val="00A50B43"/>
    <w:rsid w:val="00A513A5"/>
    <w:rsid w:val="00A513C6"/>
    <w:rsid w:val="00A51405"/>
    <w:rsid w:val="00A51526"/>
    <w:rsid w:val="00A5246E"/>
    <w:rsid w:val="00A52ABD"/>
    <w:rsid w:val="00A52E5B"/>
    <w:rsid w:val="00A53192"/>
    <w:rsid w:val="00A53363"/>
    <w:rsid w:val="00A53418"/>
    <w:rsid w:val="00A53A41"/>
    <w:rsid w:val="00A53C03"/>
    <w:rsid w:val="00A54902"/>
    <w:rsid w:val="00A549EC"/>
    <w:rsid w:val="00A54B30"/>
    <w:rsid w:val="00A54D3E"/>
    <w:rsid w:val="00A54E4E"/>
    <w:rsid w:val="00A5552D"/>
    <w:rsid w:val="00A559C6"/>
    <w:rsid w:val="00A560EA"/>
    <w:rsid w:val="00A562C3"/>
    <w:rsid w:val="00A564C6"/>
    <w:rsid w:val="00A568A8"/>
    <w:rsid w:val="00A56B6A"/>
    <w:rsid w:val="00A578E0"/>
    <w:rsid w:val="00A578F6"/>
    <w:rsid w:val="00A603E9"/>
    <w:rsid w:val="00A609CA"/>
    <w:rsid w:val="00A6154F"/>
    <w:rsid w:val="00A618F9"/>
    <w:rsid w:val="00A6208A"/>
    <w:rsid w:val="00A622E9"/>
    <w:rsid w:val="00A622F3"/>
    <w:rsid w:val="00A62A96"/>
    <w:rsid w:val="00A62CE3"/>
    <w:rsid w:val="00A631E2"/>
    <w:rsid w:val="00A643FA"/>
    <w:rsid w:val="00A64779"/>
    <w:rsid w:val="00A6490B"/>
    <w:rsid w:val="00A64E76"/>
    <w:rsid w:val="00A655BA"/>
    <w:rsid w:val="00A65852"/>
    <w:rsid w:val="00A65ACE"/>
    <w:rsid w:val="00A65F70"/>
    <w:rsid w:val="00A667AD"/>
    <w:rsid w:val="00A6691E"/>
    <w:rsid w:val="00A66AF6"/>
    <w:rsid w:val="00A66F48"/>
    <w:rsid w:val="00A66FC8"/>
    <w:rsid w:val="00A67224"/>
    <w:rsid w:val="00A673C4"/>
    <w:rsid w:val="00A674E1"/>
    <w:rsid w:val="00A67880"/>
    <w:rsid w:val="00A7023F"/>
    <w:rsid w:val="00A70C46"/>
    <w:rsid w:val="00A71C7C"/>
    <w:rsid w:val="00A7201D"/>
    <w:rsid w:val="00A72114"/>
    <w:rsid w:val="00A72457"/>
    <w:rsid w:val="00A7246F"/>
    <w:rsid w:val="00A72737"/>
    <w:rsid w:val="00A728FA"/>
    <w:rsid w:val="00A72947"/>
    <w:rsid w:val="00A72A6E"/>
    <w:rsid w:val="00A73277"/>
    <w:rsid w:val="00A733D8"/>
    <w:rsid w:val="00A74817"/>
    <w:rsid w:val="00A7521D"/>
    <w:rsid w:val="00A7553F"/>
    <w:rsid w:val="00A755BB"/>
    <w:rsid w:val="00A755DE"/>
    <w:rsid w:val="00A76324"/>
    <w:rsid w:val="00A7644B"/>
    <w:rsid w:val="00A76742"/>
    <w:rsid w:val="00A76F22"/>
    <w:rsid w:val="00A770B1"/>
    <w:rsid w:val="00A7718D"/>
    <w:rsid w:val="00A77305"/>
    <w:rsid w:val="00A773D8"/>
    <w:rsid w:val="00A776CB"/>
    <w:rsid w:val="00A77CE8"/>
    <w:rsid w:val="00A801F7"/>
    <w:rsid w:val="00A80205"/>
    <w:rsid w:val="00A803E6"/>
    <w:rsid w:val="00A805F9"/>
    <w:rsid w:val="00A81501"/>
    <w:rsid w:val="00A81965"/>
    <w:rsid w:val="00A81BC2"/>
    <w:rsid w:val="00A82909"/>
    <w:rsid w:val="00A82C42"/>
    <w:rsid w:val="00A82F95"/>
    <w:rsid w:val="00A8308F"/>
    <w:rsid w:val="00A83DA6"/>
    <w:rsid w:val="00A83F16"/>
    <w:rsid w:val="00A841F6"/>
    <w:rsid w:val="00A842D8"/>
    <w:rsid w:val="00A84440"/>
    <w:rsid w:val="00A84869"/>
    <w:rsid w:val="00A849C5"/>
    <w:rsid w:val="00A84F86"/>
    <w:rsid w:val="00A85239"/>
    <w:rsid w:val="00A85544"/>
    <w:rsid w:val="00A85650"/>
    <w:rsid w:val="00A8579E"/>
    <w:rsid w:val="00A85911"/>
    <w:rsid w:val="00A864B9"/>
    <w:rsid w:val="00A86A41"/>
    <w:rsid w:val="00A86BDB"/>
    <w:rsid w:val="00A86F64"/>
    <w:rsid w:val="00A876E3"/>
    <w:rsid w:val="00A90434"/>
    <w:rsid w:val="00A90539"/>
    <w:rsid w:val="00A91060"/>
    <w:rsid w:val="00A91606"/>
    <w:rsid w:val="00A91A03"/>
    <w:rsid w:val="00A91AB2"/>
    <w:rsid w:val="00A91F52"/>
    <w:rsid w:val="00A92C28"/>
    <w:rsid w:val="00A93742"/>
    <w:rsid w:val="00A9387C"/>
    <w:rsid w:val="00A93A79"/>
    <w:rsid w:val="00A941FD"/>
    <w:rsid w:val="00A94E73"/>
    <w:rsid w:val="00A9535C"/>
    <w:rsid w:val="00A95C4D"/>
    <w:rsid w:val="00A95F40"/>
    <w:rsid w:val="00A9607D"/>
    <w:rsid w:val="00A96342"/>
    <w:rsid w:val="00A967BE"/>
    <w:rsid w:val="00A96B2C"/>
    <w:rsid w:val="00A96E2E"/>
    <w:rsid w:val="00A96FAA"/>
    <w:rsid w:val="00A971B3"/>
    <w:rsid w:val="00A9722F"/>
    <w:rsid w:val="00A974EC"/>
    <w:rsid w:val="00A97828"/>
    <w:rsid w:val="00A97DA2"/>
    <w:rsid w:val="00AA03BB"/>
    <w:rsid w:val="00AA06E5"/>
    <w:rsid w:val="00AA0BD1"/>
    <w:rsid w:val="00AA0C05"/>
    <w:rsid w:val="00AA184B"/>
    <w:rsid w:val="00AA2DB3"/>
    <w:rsid w:val="00AA2F48"/>
    <w:rsid w:val="00AA31A4"/>
    <w:rsid w:val="00AA32EE"/>
    <w:rsid w:val="00AA3A02"/>
    <w:rsid w:val="00AA3A2E"/>
    <w:rsid w:val="00AA3B81"/>
    <w:rsid w:val="00AA3BDC"/>
    <w:rsid w:val="00AA4257"/>
    <w:rsid w:val="00AA42CB"/>
    <w:rsid w:val="00AA4318"/>
    <w:rsid w:val="00AA445B"/>
    <w:rsid w:val="00AA4558"/>
    <w:rsid w:val="00AA4A0C"/>
    <w:rsid w:val="00AA585E"/>
    <w:rsid w:val="00AA5872"/>
    <w:rsid w:val="00AA58C9"/>
    <w:rsid w:val="00AA5BDA"/>
    <w:rsid w:val="00AA5CC3"/>
    <w:rsid w:val="00AA5E23"/>
    <w:rsid w:val="00AA6276"/>
    <w:rsid w:val="00AA63D1"/>
    <w:rsid w:val="00AA6871"/>
    <w:rsid w:val="00AA737B"/>
    <w:rsid w:val="00AA7FAD"/>
    <w:rsid w:val="00AB02EB"/>
    <w:rsid w:val="00AB069D"/>
    <w:rsid w:val="00AB08F7"/>
    <w:rsid w:val="00AB0A1A"/>
    <w:rsid w:val="00AB150C"/>
    <w:rsid w:val="00AB157A"/>
    <w:rsid w:val="00AB1D30"/>
    <w:rsid w:val="00AB2445"/>
    <w:rsid w:val="00AB25B3"/>
    <w:rsid w:val="00AB26AA"/>
    <w:rsid w:val="00AB2BA1"/>
    <w:rsid w:val="00AB2FF8"/>
    <w:rsid w:val="00AB3100"/>
    <w:rsid w:val="00AB35E4"/>
    <w:rsid w:val="00AB3DE1"/>
    <w:rsid w:val="00AB4636"/>
    <w:rsid w:val="00AB5098"/>
    <w:rsid w:val="00AB53C0"/>
    <w:rsid w:val="00AB563C"/>
    <w:rsid w:val="00AB613F"/>
    <w:rsid w:val="00AB64C5"/>
    <w:rsid w:val="00AB6793"/>
    <w:rsid w:val="00AB6B78"/>
    <w:rsid w:val="00AB7158"/>
    <w:rsid w:val="00AB71C8"/>
    <w:rsid w:val="00AB7563"/>
    <w:rsid w:val="00AB76C2"/>
    <w:rsid w:val="00AC0B05"/>
    <w:rsid w:val="00AC1AD1"/>
    <w:rsid w:val="00AC26FD"/>
    <w:rsid w:val="00AC2890"/>
    <w:rsid w:val="00AC2BE0"/>
    <w:rsid w:val="00AC2EA5"/>
    <w:rsid w:val="00AC31E8"/>
    <w:rsid w:val="00AC3253"/>
    <w:rsid w:val="00AC32C9"/>
    <w:rsid w:val="00AC3513"/>
    <w:rsid w:val="00AC37E2"/>
    <w:rsid w:val="00AC4B03"/>
    <w:rsid w:val="00AC516A"/>
    <w:rsid w:val="00AC5FD9"/>
    <w:rsid w:val="00AC613C"/>
    <w:rsid w:val="00AC6502"/>
    <w:rsid w:val="00AC68F1"/>
    <w:rsid w:val="00AC6C64"/>
    <w:rsid w:val="00AC6C8B"/>
    <w:rsid w:val="00AC6D1A"/>
    <w:rsid w:val="00AC6E94"/>
    <w:rsid w:val="00AC732E"/>
    <w:rsid w:val="00AC7541"/>
    <w:rsid w:val="00AC7B5A"/>
    <w:rsid w:val="00AC7DC8"/>
    <w:rsid w:val="00AC7E65"/>
    <w:rsid w:val="00AC7F9F"/>
    <w:rsid w:val="00AD0270"/>
    <w:rsid w:val="00AD03BC"/>
    <w:rsid w:val="00AD05DC"/>
    <w:rsid w:val="00AD12D0"/>
    <w:rsid w:val="00AD159E"/>
    <w:rsid w:val="00AD1839"/>
    <w:rsid w:val="00AD1A13"/>
    <w:rsid w:val="00AD1C86"/>
    <w:rsid w:val="00AD2075"/>
    <w:rsid w:val="00AD25B3"/>
    <w:rsid w:val="00AD283D"/>
    <w:rsid w:val="00AD2CA1"/>
    <w:rsid w:val="00AD2D91"/>
    <w:rsid w:val="00AD330F"/>
    <w:rsid w:val="00AD3373"/>
    <w:rsid w:val="00AD384B"/>
    <w:rsid w:val="00AD40FA"/>
    <w:rsid w:val="00AD41E7"/>
    <w:rsid w:val="00AD4D56"/>
    <w:rsid w:val="00AD4F82"/>
    <w:rsid w:val="00AD510A"/>
    <w:rsid w:val="00AD5402"/>
    <w:rsid w:val="00AD551E"/>
    <w:rsid w:val="00AD5C44"/>
    <w:rsid w:val="00AD639E"/>
    <w:rsid w:val="00AD6424"/>
    <w:rsid w:val="00AD69CB"/>
    <w:rsid w:val="00AD6E44"/>
    <w:rsid w:val="00AD73B4"/>
    <w:rsid w:val="00AD7855"/>
    <w:rsid w:val="00AD7CF4"/>
    <w:rsid w:val="00AE000D"/>
    <w:rsid w:val="00AE009C"/>
    <w:rsid w:val="00AE0424"/>
    <w:rsid w:val="00AE0676"/>
    <w:rsid w:val="00AE0B82"/>
    <w:rsid w:val="00AE0B94"/>
    <w:rsid w:val="00AE0F18"/>
    <w:rsid w:val="00AE13D7"/>
    <w:rsid w:val="00AE167D"/>
    <w:rsid w:val="00AE1A9A"/>
    <w:rsid w:val="00AE20FF"/>
    <w:rsid w:val="00AE2139"/>
    <w:rsid w:val="00AE21C3"/>
    <w:rsid w:val="00AE22E2"/>
    <w:rsid w:val="00AE247C"/>
    <w:rsid w:val="00AE2975"/>
    <w:rsid w:val="00AE2A29"/>
    <w:rsid w:val="00AE2D62"/>
    <w:rsid w:val="00AE2EBB"/>
    <w:rsid w:val="00AE3F06"/>
    <w:rsid w:val="00AE41C9"/>
    <w:rsid w:val="00AE4246"/>
    <w:rsid w:val="00AE438A"/>
    <w:rsid w:val="00AE44DD"/>
    <w:rsid w:val="00AE476C"/>
    <w:rsid w:val="00AE4A7D"/>
    <w:rsid w:val="00AE4BA9"/>
    <w:rsid w:val="00AE4CBF"/>
    <w:rsid w:val="00AE50C5"/>
    <w:rsid w:val="00AE51F8"/>
    <w:rsid w:val="00AE524E"/>
    <w:rsid w:val="00AE54A3"/>
    <w:rsid w:val="00AE57E7"/>
    <w:rsid w:val="00AE729E"/>
    <w:rsid w:val="00AE7569"/>
    <w:rsid w:val="00AE7777"/>
    <w:rsid w:val="00AE79D8"/>
    <w:rsid w:val="00AE7B7C"/>
    <w:rsid w:val="00AE7CAF"/>
    <w:rsid w:val="00AE7DE6"/>
    <w:rsid w:val="00AF01BC"/>
    <w:rsid w:val="00AF0593"/>
    <w:rsid w:val="00AF0AE3"/>
    <w:rsid w:val="00AF0CC5"/>
    <w:rsid w:val="00AF0E92"/>
    <w:rsid w:val="00AF10F5"/>
    <w:rsid w:val="00AF180B"/>
    <w:rsid w:val="00AF1BC7"/>
    <w:rsid w:val="00AF1D1D"/>
    <w:rsid w:val="00AF1F57"/>
    <w:rsid w:val="00AF23A4"/>
    <w:rsid w:val="00AF3463"/>
    <w:rsid w:val="00AF3507"/>
    <w:rsid w:val="00AF35A0"/>
    <w:rsid w:val="00AF3671"/>
    <w:rsid w:val="00AF3E85"/>
    <w:rsid w:val="00AF3EBD"/>
    <w:rsid w:val="00AF4155"/>
    <w:rsid w:val="00AF4305"/>
    <w:rsid w:val="00AF447F"/>
    <w:rsid w:val="00AF45CD"/>
    <w:rsid w:val="00AF4ED1"/>
    <w:rsid w:val="00AF5449"/>
    <w:rsid w:val="00AF54E7"/>
    <w:rsid w:val="00AF5559"/>
    <w:rsid w:val="00AF58F3"/>
    <w:rsid w:val="00AF610A"/>
    <w:rsid w:val="00AF631A"/>
    <w:rsid w:val="00AF651A"/>
    <w:rsid w:val="00AF7AA9"/>
    <w:rsid w:val="00B00075"/>
    <w:rsid w:val="00B0050B"/>
    <w:rsid w:val="00B00B26"/>
    <w:rsid w:val="00B01067"/>
    <w:rsid w:val="00B01394"/>
    <w:rsid w:val="00B01412"/>
    <w:rsid w:val="00B0171C"/>
    <w:rsid w:val="00B0176A"/>
    <w:rsid w:val="00B01E14"/>
    <w:rsid w:val="00B020F9"/>
    <w:rsid w:val="00B0234A"/>
    <w:rsid w:val="00B02D2A"/>
    <w:rsid w:val="00B03198"/>
    <w:rsid w:val="00B0352A"/>
    <w:rsid w:val="00B03E09"/>
    <w:rsid w:val="00B0419D"/>
    <w:rsid w:val="00B044EE"/>
    <w:rsid w:val="00B04940"/>
    <w:rsid w:val="00B04F3C"/>
    <w:rsid w:val="00B04F91"/>
    <w:rsid w:val="00B05560"/>
    <w:rsid w:val="00B055AD"/>
    <w:rsid w:val="00B05A81"/>
    <w:rsid w:val="00B05C1B"/>
    <w:rsid w:val="00B05D79"/>
    <w:rsid w:val="00B05DA8"/>
    <w:rsid w:val="00B06A7F"/>
    <w:rsid w:val="00B06C8A"/>
    <w:rsid w:val="00B06FB4"/>
    <w:rsid w:val="00B06FB9"/>
    <w:rsid w:val="00B07104"/>
    <w:rsid w:val="00B07529"/>
    <w:rsid w:val="00B07538"/>
    <w:rsid w:val="00B07623"/>
    <w:rsid w:val="00B07965"/>
    <w:rsid w:val="00B07AD5"/>
    <w:rsid w:val="00B07C08"/>
    <w:rsid w:val="00B07ED7"/>
    <w:rsid w:val="00B10944"/>
    <w:rsid w:val="00B10A2B"/>
    <w:rsid w:val="00B10A7C"/>
    <w:rsid w:val="00B10EE2"/>
    <w:rsid w:val="00B10F00"/>
    <w:rsid w:val="00B117F0"/>
    <w:rsid w:val="00B11B56"/>
    <w:rsid w:val="00B1217C"/>
    <w:rsid w:val="00B122CA"/>
    <w:rsid w:val="00B1234D"/>
    <w:rsid w:val="00B12563"/>
    <w:rsid w:val="00B12CCF"/>
    <w:rsid w:val="00B1355D"/>
    <w:rsid w:val="00B13A71"/>
    <w:rsid w:val="00B13E09"/>
    <w:rsid w:val="00B13E16"/>
    <w:rsid w:val="00B13E20"/>
    <w:rsid w:val="00B13E79"/>
    <w:rsid w:val="00B147B3"/>
    <w:rsid w:val="00B14855"/>
    <w:rsid w:val="00B14A0E"/>
    <w:rsid w:val="00B14CB2"/>
    <w:rsid w:val="00B1520E"/>
    <w:rsid w:val="00B1544F"/>
    <w:rsid w:val="00B16200"/>
    <w:rsid w:val="00B16294"/>
    <w:rsid w:val="00B1654F"/>
    <w:rsid w:val="00B16CAA"/>
    <w:rsid w:val="00B17760"/>
    <w:rsid w:val="00B17F60"/>
    <w:rsid w:val="00B2068D"/>
    <w:rsid w:val="00B20CB6"/>
    <w:rsid w:val="00B20EFB"/>
    <w:rsid w:val="00B21A87"/>
    <w:rsid w:val="00B21ADE"/>
    <w:rsid w:val="00B21B63"/>
    <w:rsid w:val="00B21C1E"/>
    <w:rsid w:val="00B21C4B"/>
    <w:rsid w:val="00B22900"/>
    <w:rsid w:val="00B2299B"/>
    <w:rsid w:val="00B23055"/>
    <w:rsid w:val="00B23606"/>
    <w:rsid w:val="00B242E1"/>
    <w:rsid w:val="00B2488B"/>
    <w:rsid w:val="00B248CA"/>
    <w:rsid w:val="00B249F4"/>
    <w:rsid w:val="00B24E21"/>
    <w:rsid w:val="00B24F71"/>
    <w:rsid w:val="00B2529C"/>
    <w:rsid w:val="00B258D4"/>
    <w:rsid w:val="00B25AD1"/>
    <w:rsid w:val="00B25BC9"/>
    <w:rsid w:val="00B25D9E"/>
    <w:rsid w:val="00B26287"/>
    <w:rsid w:val="00B268D5"/>
    <w:rsid w:val="00B26F8D"/>
    <w:rsid w:val="00B27065"/>
    <w:rsid w:val="00B27305"/>
    <w:rsid w:val="00B27CF8"/>
    <w:rsid w:val="00B27D34"/>
    <w:rsid w:val="00B27F10"/>
    <w:rsid w:val="00B3027C"/>
    <w:rsid w:val="00B3078D"/>
    <w:rsid w:val="00B30A77"/>
    <w:rsid w:val="00B30AB3"/>
    <w:rsid w:val="00B30D4D"/>
    <w:rsid w:val="00B30E8B"/>
    <w:rsid w:val="00B30EC3"/>
    <w:rsid w:val="00B314B6"/>
    <w:rsid w:val="00B31CF9"/>
    <w:rsid w:val="00B32075"/>
    <w:rsid w:val="00B321DD"/>
    <w:rsid w:val="00B322C5"/>
    <w:rsid w:val="00B323E6"/>
    <w:rsid w:val="00B32590"/>
    <w:rsid w:val="00B32CC2"/>
    <w:rsid w:val="00B3316A"/>
    <w:rsid w:val="00B336E8"/>
    <w:rsid w:val="00B337DA"/>
    <w:rsid w:val="00B33E8D"/>
    <w:rsid w:val="00B34040"/>
    <w:rsid w:val="00B342BF"/>
    <w:rsid w:val="00B34779"/>
    <w:rsid w:val="00B34C51"/>
    <w:rsid w:val="00B3508D"/>
    <w:rsid w:val="00B35097"/>
    <w:rsid w:val="00B35442"/>
    <w:rsid w:val="00B35747"/>
    <w:rsid w:val="00B35E88"/>
    <w:rsid w:val="00B35F3A"/>
    <w:rsid w:val="00B36213"/>
    <w:rsid w:val="00B3626B"/>
    <w:rsid w:val="00B36294"/>
    <w:rsid w:val="00B36DD2"/>
    <w:rsid w:val="00B36FE9"/>
    <w:rsid w:val="00B3719F"/>
    <w:rsid w:val="00B374F8"/>
    <w:rsid w:val="00B375F4"/>
    <w:rsid w:val="00B3774C"/>
    <w:rsid w:val="00B37906"/>
    <w:rsid w:val="00B37D02"/>
    <w:rsid w:val="00B4009B"/>
    <w:rsid w:val="00B4033D"/>
    <w:rsid w:val="00B406C0"/>
    <w:rsid w:val="00B40816"/>
    <w:rsid w:val="00B4130F"/>
    <w:rsid w:val="00B41502"/>
    <w:rsid w:val="00B41779"/>
    <w:rsid w:val="00B417A9"/>
    <w:rsid w:val="00B41D7E"/>
    <w:rsid w:val="00B42328"/>
    <w:rsid w:val="00B424C1"/>
    <w:rsid w:val="00B43218"/>
    <w:rsid w:val="00B43473"/>
    <w:rsid w:val="00B43E56"/>
    <w:rsid w:val="00B450E5"/>
    <w:rsid w:val="00B4554F"/>
    <w:rsid w:val="00B45CDA"/>
    <w:rsid w:val="00B46711"/>
    <w:rsid w:val="00B46DA3"/>
    <w:rsid w:val="00B47B0B"/>
    <w:rsid w:val="00B47C98"/>
    <w:rsid w:val="00B47F40"/>
    <w:rsid w:val="00B47FFB"/>
    <w:rsid w:val="00B50284"/>
    <w:rsid w:val="00B50830"/>
    <w:rsid w:val="00B51658"/>
    <w:rsid w:val="00B51880"/>
    <w:rsid w:val="00B51A9C"/>
    <w:rsid w:val="00B51AC0"/>
    <w:rsid w:val="00B51BE9"/>
    <w:rsid w:val="00B51EC5"/>
    <w:rsid w:val="00B51EDB"/>
    <w:rsid w:val="00B51F94"/>
    <w:rsid w:val="00B526F5"/>
    <w:rsid w:val="00B52A43"/>
    <w:rsid w:val="00B530A1"/>
    <w:rsid w:val="00B530C3"/>
    <w:rsid w:val="00B53B92"/>
    <w:rsid w:val="00B53E40"/>
    <w:rsid w:val="00B53E6A"/>
    <w:rsid w:val="00B53F4E"/>
    <w:rsid w:val="00B53FB0"/>
    <w:rsid w:val="00B54030"/>
    <w:rsid w:val="00B54832"/>
    <w:rsid w:val="00B5490C"/>
    <w:rsid w:val="00B54EA7"/>
    <w:rsid w:val="00B55E0E"/>
    <w:rsid w:val="00B56731"/>
    <w:rsid w:val="00B56BF6"/>
    <w:rsid w:val="00B57290"/>
    <w:rsid w:val="00B5732C"/>
    <w:rsid w:val="00B574A4"/>
    <w:rsid w:val="00B5759B"/>
    <w:rsid w:val="00B57D06"/>
    <w:rsid w:val="00B57FDF"/>
    <w:rsid w:val="00B60CE0"/>
    <w:rsid w:val="00B61223"/>
    <w:rsid w:val="00B61318"/>
    <w:rsid w:val="00B62135"/>
    <w:rsid w:val="00B62415"/>
    <w:rsid w:val="00B62762"/>
    <w:rsid w:val="00B63588"/>
    <w:rsid w:val="00B637B1"/>
    <w:rsid w:val="00B63D3C"/>
    <w:rsid w:val="00B640D4"/>
    <w:rsid w:val="00B6420E"/>
    <w:rsid w:val="00B6449C"/>
    <w:rsid w:val="00B64B16"/>
    <w:rsid w:val="00B65086"/>
    <w:rsid w:val="00B652CF"/>
    <w:rsid w:val="00B65675"/>
    <w:rsid w:val="00B65782"/>
    <w:rsid w:val="00B65794"/>
    <w:rsid w:val="00B657D2"/>
    <w:rsid w:val="00B65D0A"/>
    <w:rsid w:val="00B660FB"/>
    <w:rsid w:val="00B6640F"/>
    <w:rsid w:val="00B66879"/>
    <w:rsid w:val="00B6696C"/>
    <w:rsid w:val="00B66B78"/>
    <w:rsid w:val="00B66BB1"/>
    <w:rsid w:val="00B66CD7"/>
    <w:rsid w:val="00B671E4"/>
    <w:rsid w:val="00B67598"/>
    <w:rsid w:val="00B67A19"/>
    <w:rsid w:val="00B67D4F"/>
    <w:rsid w:val="00B67EE3"/>
    <w:rsid w:val="00B67F38"/>
    <w:rsid w:val="00B70172"/>
    <w:rsid w:val="00B70372"/>
    <w:rsid w:val="00B706EB"/>
    <w:rsid w:val="00B70B00"/>
    <w:rsid w:val="00B70B8E"/>
    <w:rsid w:val="00B71167"/>
    <w:rsid w:val="00B7134E"/>
    <w:rsid w:val="00B72311"/>
    <w:rsid w:val="00B72542"/>
    <w:rsid w:val="00B72607"/>
    <w:rsid w:val="00B7295B"/>
    <w:rsid w:val="00B72BB1"/>
    <w:rsid w:val="00B72D25"/>
    <w:rsid w:val="00B730DE"/>
    <w:rsid w:val="00B7327B"/>
    <w:rsid w:val="00B732FE"/>
    <w:rsid w:val="00B7366D"/>
    <w:rsid w:val="00B736F4"/>
    <w:rsid w:val="00B743CE"/>
    <w:rsid w:val="00B74739"/>
    <w:rsid w:val="00B74A0B"/>
    <w:rsid w:val="00B74C4F"/>
    <w:rsid w:val="00B752B1"/>
    <w:rsid w:val="00B7535E"/>
    <w:rsid w:val="00B753BB"/>
    <w:rsid w:val="00B75559"/>
    <w:rsid w:val="00B7575E"/>
    <w:rsid w:val="00B75AC4"/>
    <w:rsid w:val="00B75AEC"/>
    <w:rsid w:val="00B76106"/>
    <w:rsid w:val="00B76791"/>
    <w:rsid w:val="00B77599"/>
    <w:rsid w:val="00B778F9"/>
    <w:rsid w:val="00B77B81"/>
    <w:rsid w:val="00B77DA1"/>
    <w:rsid w:val="00B801A9"/>
    <w:rsid w:val="00B81009"/>
    <w:rsid w:val="00B81846"/>
    <w:rsid w:val="00B819F3"/>
    <w:rsid w:val="00B82620"/>
    <w:rsid w:val="00B82735"/>
    <w:rsid w:val="00B82793"/>
    <w:rsid w:val="00B82EEA"/>
    <w:rsid w:val="00B8354D"/>
    <w:rsid w:val="00B8394F"/>
    <w:rsid w:val="00B83BB5"/>
    <w:rsid w:val="00B83EEB"/>
    <w:rsid w:val="00B8423B"/>
    <w:rsid w:val="00B8480B"/>
    <w:rsid w:val="00B84C29"/>
    <w:rsid w:val="00B84EFD"/>
    <w:rsid w:val="00B85155"/>
    <w:rsid w:val="00B852B7"/>
    <w:rsid w:val="00B8544F"/>
    <w:rsid w:val="00B85674"/>
    <w:rsid w:val="00B86700"/>
    <w:rsid w:val="00B8687E"/>
    <w:rsid w:val="00B868D4"/>
    <w:rsid w:val="00B86E94"/>
    <w:rsid w:val="00B872E6"/>
    <w:rsid w:val="00B8743F"/>
    <w:rsid w:val="00B87981"/>
    <w:rsid w:val="00B87F1D"/>
    <w:rsid w:val="00B901A1"/>
    <w:rsid w:val="00B90253"/>
    <w:rsid w:val="00B90340"/>
    <w:rsid w:val="00B903DD"/>
    <w:rsid w:val="00B9053F"/>
    <w:rsid w:val="00B906E3"/>
    <w:rsid w:val="00B90A3D"/>
    <w:rsid w:val="00B9253D"/>
    <w:rsid w:val="00B92E0A"/>
    <w:rsid w:val="00B92F2B"/>
    <w:rsid w:val="00B9360C"/>
    <w:rsid w:val="00B93656"/>
    <w:rsid w:val="00B936B2"/>
    <w:rsid w:val="00B9399F"/>
    <w:rsid w:val="00B939D7"/>
    <w:rsid w:val="00B939F8"/>
    <w:rsid w:val="00B93A1A"/>
    <w:rsid w:val="00B93CE4"/>
    <w:rsid w:val="00B93FE8"/>
    <w:rsid w:val="00B93FF7"/>
    <w:rsid w:val="00B9416F"/>
    <w:rsid w:val="00B941C6"/>
    <w:rsid w:val="00B942E9"/>
    <w:rsid w:val="00B94D14"/>
    <w:rsid w:val="00B94E2D"/>
    <w:rsid w:val="00B951BE"/>
    <w:rsid w:val="00B9626A"/>
    <w:rsid w:val="00B96391"/>
    <w:rsid w:val="00B96DB3"/>
    <w:rsid w:val="00B9789C"/>
    <w:rsid w:val="00B97B2C"/>
    <w:rsid w:val="00B97CDB"/>
    <w:rsid w:val="00B97ED9"/>
    <w:rsid w:val="00BA02AF"/>
    <w:rsid w:val="00BA0C74"/>
    <w:rsid w:val="00BA117F"/>
    <w:rsid w:val="00BA17A5"/>
    <w:rsid w:val="00BA184D"/>
    <w:rsid w:val="00BA1D18"/>
    <w:rsid w:val="00BA392A"/>
    <w:rsid w:val="00BA3D84"/>
    <w:rsid w:val="00BA4151"/>
    <w:rsid w:val="00BA43AE"/>
    <w:rsid w:val="00BA4C69"/>
    <w:rsid w:val="00BA4C83"/>
    <w:rsid w:val="00BA4F98"/>
    <w:rsid w:val="00BA52C8"/>
    <w:rsid w:val="00BA593B"/>
    <w:rsid w:val="00BA5A6E"/>
    <w:rsid w:val="00BA5CB3"/>
    <w:rsid w:val="00BA6277"/>
    <w:rsid w:val="00BA62E7"/>
    <w:rsid w:val="00BA6BA0"/>
    <w:rsid w:val="00BA726D"/>
    <w:rsid w:val="00BA746F"/>
    <w:rsid w:val="00BA7933"/>
    <w:rsid w:val="00BA7F0F"/>
    <w:rsid w:val="00BB043B"/>
    <w:rsid w:val="00BB05B7"/>
    <w:rsid w:val="00BB08CF"/>
    <w:rsid w:val="00BB0B23"/>
    <w:rsid w:val="00BB122D"/>
    <w:rsid w:val="00BB1652"/>
    <w:rsid w:val="00BB1A5D"/>
    <w:rsid w:val="00BB2AF4"/>
    <w:rsid w:val="00BB2BC9"/>
    <w:rsid w:val="00BB2DD3"/>
    <w:rsid w:val="00BB2DE5"/>
    <w:rsid w:val="00BB2EF3"/>
    <w:rsid w:val="00BB366E"/>
    <w:rsid w:val="00BB3AC2"/>
    <w:rsid w:val="00BB43C2"/>
    <w:rsid w:val="00BB4636"/>
    <w:rsid w:val="00BB4814"/>
    <w:rsid w:val="00BB49DE"/>
    <w:rsid w:val="00BB4F23"/>
    <w:rsid w:val="00BB4FE4"/>
    <w:rsid w:val="00BB5174"/>
    <w:rsid w:val="00BB51A9"/>
    <w:rsid w:val="00BB5243"/>
    <w:rsid w:val="00BB55B3"/>
    <w:rsid w:val="00BB5731"/>
    <w:rsid w:val="00BB5AC9"/>
    <w:rsid w:val="00BB6615"/>
    <w:rsid w:val="00BB6653"/>
    <w:rsid w:val="00BB68CD"/>
    <w:rsid w:val="00BB6B2F"/>
    <w:rsid w:val="00BB7469"/>
    <w:rsid w:val="00BB75EF"/>
    <w:rsid w:val="00BB76A7"/>
    <w:rsid w:val="00BB7DE8"/>
    <w:rsid w:val="00BC0745"/>
    <w:rsid w:val="00BC13B9"/>
    <w:rsid w:val="00BC1563"/>
    <w:rsid w:val="00BC16F7"/>
    <w:rsid w:val="00BC1704"/>
    <w:rsid w:val="00BC1A73"/>
    <w:rsid w:val="00BC1C15"/>
    <w:rsid w:val="00BC1C8F"/>
    <w:rsid w:val="00BC1C9B"/>
    <w:rsid w:val="00BC1D11"/>
    <w:rsid w:val="00BC2464"/>
    <w:rsid w:val="00BC24CD"/>
    <w:rsid w:val="00BC2B21"/>
    <w:rsid w:val="00BC32ED"/>
    <w:rsid w:val="00BC3BE7"/>
    <w:rsid w:val="00BC3C7A"/>
    <w:rsid w:val="00BC3D40"/>
    <w:rsid w:val="00BC46F3"/>
    <w:rsid w:val="00BC5040"/>
    <w:rsid w:val="00BC5D4D"/>
    <w:rsid w:val="00BC5F36"/>
    <w:rsid w:val="00BC6586"/>
    <w:rsid w:val="00BC67B4"/>
    <w:rsid w:val="00BC68B3"/>
    <w:rsid w:val="00BC6D24"/>
    <w:rsid w:val="00BC7F39"/>
    <w:rsid w:val="00BD00FC"/>
    <w:rsid w:val="00BD0A58"/>
    <w:rsid w:val="00BD0F34"/>
    <w:rsid w:val="00BD1949"/>
    <w:rsid w:val="00BD274A"/>
    <w:rsid w:val="00BD294D"/>
    <w:rsid w:val="00BD31A3"/>
    <w:rsid w:val="00BD342D"/>
    <w:rsid w:val="00BD3685"/>
    <w:rsid w:val="00BD3706"/>
    <w:rsid w:val="00BD3ACF"/>
    <w:rsid w:val="00BD3D65"/>
    <w:rsid w:val="00BD3E65"/>
    <w:rsid w:val="00BD438C"/>
    <w:rsid w:val="00BD44C4"/>
    <w:rsid w:val="00BD48C6"/>
    <w:rsid w:val="00BD48E1"/>
    <w:rsid w:val="00BD49F9"/>
    <w:rsid w:val="00BD56C2"/>
    <w:rsid w:val="00BD5716"/>
    <w:rsid w:val="00BD5973"/>
    <w:rsid w:val="00BD5F5D"/>
    <w:rsid w:val="00BD60BE"/>
    <w:rsid w:val="00BD66DE"/>
    <w:rsid w:val="00BD6ED5"/>
    <w:rsid w:val="00BD7216"/>
    <w:rsid w:val="00BD7DE9"/>
    <w:rsid w:val="00BE0385"/>
    <w:rsid w:val="00BE15A0"/>
    <w:rsid w:val="00BE1853"/>
    <w:rsid w:val="00BE1CDC"/>
    <w:rsid w:val="00BE1CF2"/>
    <w:rsid w:val="00BE217F"/>
    <w:rsid w:val="00BE227D"/>
    <w:rsid w:val="00BE2318"/>
    <w:rsid w:val="00BE2D4D"/>
    <w:rsid w:val="00BE2DBA"/>
    <w:rsid w:val="00BE38EC"/>
    <w:rsid w:val="00BE3942"/>
    <w:rsid w:val="00BE3B5B"/>
    <w:rsid w:val="00BE3CF8"/>
    <w:rsid w:val="00BE47B2"/>
    <w:rsid w:val="00BE4AF3"/>
    <w:rsid w:val="00BE4C1D"/>
    <w:rsid w:val="00BE4EB2"/>
    <w:rsid w:val="00BE5580"/>
    <w:rsid w:val="00BE580F"/>
    <w:rsid w:val="00BE5870"/>
    <w:rsid w:val="00BE596E"/>
    <w:rsid w:val="00BE5C41"/>
    <w:rsid w:val="00BE5E6D"/>
    <w:rsid w:val="00BE714D"/>
    <w:rsid w:val="00BE75B9"/>
    <w:rsid w:val="00BE7821"/>
    <w:rsid w:val="00BF0D9F"/>
    <w:rsid w:val="00BF0E0B"/>
    <w:rsid w:val="00BF122B"/>
    <w:rsid w:val="00BF13B7"/>
    <w:rsid w:val="00BF1476"/>
    <w:rsid w:val="00BF1920"/>
    <w:rsid w:val="00BF2011"/>
    <w:rsid w:val="00BF22A1"/>
    <w:rsid w:val="00BF2854"/>
    <w:rsid w:val="00BF2DC2"/>
    <w:rsid w:val="00BF3361"/>
    <w:rsid w:val="00BF39FA"/>
    <w:rsid w:val="00BF3B7F"/>
    <w:rsid w:val="00BF4266"/>
    <w:rsid w:val="00BF45EB"/>
    <w:rsid w:val="00BF4A37"/>
    <w:rsid w:val="00BF4BC8"/>
    <w:rsid w:val="00BF5940"/>
    <w:rsid w:val="00BF5FE5"/>
    <w:rsid w:val="00BF685A"/>
    <w:rsid w:val="00BF6A0B"/>
    <w:rsid w:val="00BF7096"/>
    <w:rsid w:val="00BF7873"/>
    <w:rsid w:val="00BF7CFA"/>
    <w:rsid w:val="00C00981"/>
    <w:rsid w:val="00C00BA4"/>
    <w:rsid w:val="00C00C29"/>
    <w:rsid w:val="00C00D27"/>
    <w:rsid w:val="00C01DAA"/>
    <w:rsid w:val="00C01ED4"/>
    <w:rsid w:val="00C02110"/>
    <w:rsid w:val="00C029CF"/>
    <w:rsid w:val="00C02BE4"/>
    <w:rsid w:val="00C02CE5"/>
    <w:rsid w:val="00C02D6F"/>
    <w:rsid w:val="00C030D0"/>
    <w:rsid w:val="00C04A41"/>
    <w:rsid w:val="00C04D9E"/>
    <w:rsid w:val="00C05800"/>
    <w:rsid w:val="00C05AE8"/>
    <w:rsid w:val="00C05BF8"/>
    <w:rsid w:val="00C05C86"/>
    <w:rsid w:val="00C068F3"/>
    <w:rsid w:val="00C069A7"/>
    <w:rsid w:val="00C06F23"/>
    <w:rsid w:val="00C06F65"/>
    <w:rsid w:val="00C07EAC"/>
    <w:rsid w:val="00C10A53"/>
    <w:rsid w:val="00C10ADF"/>
    <w:rsid w:val="00C10C5D"/>
    <w:rsid w:val="00C10EBE"/>
    <w:rsid w:val="00C11083"/>
    <w:rsid w:val="00C1125B"/>
    <w:rsid w:val="00C11755"/>
    <w:rsid w:val="00C11794"/>
    <w:rsid w:val="00C1185B"/>
    <w:rsid w:val="00C11DDF"/>
    <w:rsid w:val="00C12003"/>
    <w:rsid w:val="00C123B7"/>
    <w:rsid w:val="00C12E6D"/>
    <w:rsid w:val="00C1336D"/>
    <w:rsid w:val="00C13460"/>
    <w:rsid w:val="00C13717"/>
    <w:rsid w:val="00C13E85"/>
    <w:rsid w:val="00C14535"/>
    <w:rsid w:val="00C14604"/>
    <w:rsid w:val="00C1552D"/>
    <w:rsid w:val="00C1562E"/>
    <w:rsid w:val="00C162DC"/>
    <w:rsid w:val="00C17477"/>
    <w:rsid w:val="00C17490"/>
    <w:rsid w:val="00C20433"/>
    <w:rsid w:val="00C208A6"/>
    <w:rsid w:val="00C20EAB"/>
    <w:rsid w:val="00C21259"/>
    <w:rsid w:val="00C21714"/>
    <w:rsid w:val="00C218D8"/>
    <w:rsid w:val="00C21DFE"/>
    <w:rsid w:val="00C21F26"/>
    <w:rsid w:val="00C21F85"/>
    <w:rsid w:val="00C2207D"/>
    <w:rsid w:val="00C22081"/>
    <w:rsid w:val="00C223F6"/>
    <w:rsid w:val="00C2281F"/>
    <w:rsid w:val="00C229F8"/>
    <w:rsid w:val="00C22A3F"/>
    <w:rsid w:val="00C22D28"/>
    <w:rsid w:val="00C230C0"/>
    <w:rsid w:val="00C23267"/>
    <w:rsid w:val="00C23318"/>
    <w:rsid w:val="00C2335F"/>
    <w:rsid w:val="00C233A2"/>
    <w:rsid w:val="00C23BA6"/>
    <w:rsid w:val="00C23C0C"/>
    <w:rsid w:val="00C23E61"/>
    <w:rsid w:val="00C2487C"/>
    <w:rsid w:val="00C24C62"/>
    <w:rsid w:val="00C24EC2"/>
    <w:rsid w:val="00C25202"/>
    <w:rsid w:val="00C2544C"/>
    <w:rsid w:val="00C25C0C"/>
    <w:rsid w:val="00C25D8B"/>
    <w:rsid w:val="00C26000"/>
    <w:rsid w:val="00C26675"/>
    <w:rsid w:val="00C276C4"/>
    <w:rsid w:val="00C277B1"/>
    <w:rsid w:val="00C27949"/>
    <w:rsid w:val="00C279FC"/>
    <w:rsid w:val="00C27DBD"/>
    <w:rsid w:val="00C3004B"/>
    <w:rsid w:val="00C3011F"/>
    <w:rsid w:val="00C30CA0"/>
    <w:rsid w:val="00C30DC5"/>
    <w:rsid w:val="00C30DC6"/>
    <w:rsid w:val="00C31053"/>
    <w:rsid w:val="00C314BC"/>
    <w:rsid w:val="00C31918"/>
    <w:rsid w:val="00C31972"/>
    <w:rsid w:val="00C321C0"/>
    <w:rsid w:val="00C32A72"/>
    <w:rsid w:val="00C32CC5"/>
    <w:rsid w:val="00C3304C"/>
    <w:rsid w:val="00C33349"/>
    <w:rsid w:val="00C33769"/>
    <w:rsid w:val="00C3393F"/>
    <w:rsid w:val="00C33ABD"/>
    <w:rsid w:val="00C33CD3"/>
    <w:rsid w:val="00C33D71"/>
    <w:rsid w:val="00C33DA2"/>
    <w:rsid w:val="00C34441"/>
    <w:rsid w:val="00C344E2"/>
    <w:rsid w:val="00C35223"/>
    <w:rsid w:val="00C35253"/>
    <w:rsid w:val="00C353AC"/>
    <w:rsid w:val="00C358C6"/>
    <w:rsid w:val="00C35BB4"/>
    <w:rsid w:val="00C35DBA"/>
    <w:rsid w:val="00C35EAC"/>
    <w:rsid w:val="00C36A06"/>
    <w:rsid w:val="00C36EF9"/>
    <w:rsid w:val="00C37773"/>
    <w:rsid w:val="00C37931"/>
    <w:rsid w:val="00C37BAD"/>
    <w:rsid w:val="00C402C4"/>
    <w:rsid w:val="00C40710"/>
    <w:rsid w:val="00C40A51"/>
    <w:rsid w:val="00C40C02"/>
    <w:rsid w:val="00C41FE0"/>
    <w:rsid w:val="00C42210"/>
    <w:rsid w:val="00C422E6"/>
    <w:rsid w:val="00C427A9"/>
    <w:rsid w:val="00C42A4F"/>
    <w:rsid w:val="00C42E3C"/>
    <w:rsid w:val="00C43127"/>
    <w:rsid w:val="00C4493B"/>
    <w:rsid w:val="00C449EF"/>
    <w:rsid w:val="00C44A6F"/>
    <w:rsid w:val="00C44A8B"/>
    <w:rsid w:val="00C44E91"/>
    <w:rsid w:val="00C45106"/>
    <w:rsid w:val="00C4556B"/>
    <w:rsid w:val="00C45C37"/>
    <w:rsid w:val="00C45CB8"/>
    <w:rsid w:val="00C45CDF"/>
    <w:rsid w:val="00C4678B"/>
    <w:rsid w:val="00C46938"/>
    <w:rsid w:val="00C46C86"/>
    <w:rsid w:val="00C4797D"/>
    <w:rsid w:val="00C47E8F"/>
    <w:rsid w:val="00C47EC2"/>
    <w:rsid w:val="00C50064"/>
    <w:rsid w:val="00C5010E"/>
    <w:rsid w:val="00C50AFD"/>
    <w:rsid w:val="00C50E32"/>
    <w:rsid w:val="00C50F72"/>
    <w:rsid w:val="00C514B9"/>
    <w:rsid w:val="00C515AE"/>
    <w:rsid w:val="00C51AAB"/>
    <w:rsid w:val="00C51D28"/>
    <w:rsid w:val="00C51D91"/>
    <w:rsid w:val="00C51DF3"/>
    <w:rsid w:val="00C523BE"/>
    <w:rsid w:val="00C52433"/>
    <w:rsid w:val="00C530C4"/>
    <w:rsid w:val="00C53364"/>
    <w:rsid w:val="00C5370F"/>
    <w:rsid w:val="00C5375C"/>
    <w:rsid w:val="00C5398B"/>
    <w:rsid w:val="00C53E92"/>
    <w:rsid w:val="00C540E2"/>
    <w:rsid w:val="00C54267"/>
    <w:rsid w:val="00C548D7"/>
    <w:rsid w:val="00C54D20"/>
    <w:rsid w:val="00C55190"/>
    <w:rsid w:val="00C558ED"/>
    <w:rsid w:val="00C55DF6"/>
    <w:rsid w:val="00C561EA"/>
    <w:rsid w:val="00C5643E"/>
    <w:rsid w:val="00C5684C"/>
    <w:rsid w:val="00C57502"/>
    <w:rsid w:val="00C5766A"/>
    <w:rsid w:val="00C576B2"/>
    <w:rsid w:val="00C57B81"/>
    <w:rsid w:val="00C57C51"/>
    <w:rsid w:val="00C57D7C"/>
    <w:rsid w:val="00C600F2"/>
    <w:rsid w:val="00C606F3"/>
    <w:rsid w:val="00C60C2D"/>
    <w:rsid w:val="00C60E7E"/>
    <w:rsid w:val="00C61564"/>
    <w:rsid w:val="00C61703"/>
    <w:rsid w:val="00C61908"/>
    <w:rsid w:val="00C61B57"/>
    <w:rsid w:val="00C61D6D"/>
    <w:rsid w:val="00C61E5F"/>
    <w:rsid w:val="00C61ED3"/>
    <w:rsid w:val="00C621A0"/>
    <w:rsid w:val="00C62C9A"/>
    <w:rsid w:val="00C63315"/>
    <w:rsid w:val="00C63786"/>
    <w:rsid w:val="00C63DD7"/>
    <w:rsid w:val="00C64648"/>
    <w:rsid w:val="00C64789"/>
    <w:rsid w:val="00C65177"/>
    <w:rsid w:val="00C65533"/>
    <w:rsid w:val="00C65724"/>
    <w:rsid w:val="00C65B51"/>
    <w:rsid w:val="00C65E17"/>
    <w:rsid w:val="00C65FCF"/>
    <w:rsid w:val="00C66240"/>
    <w:rsid w:val="00C662E7"/>
    <w:rsid w:val="00C66605"/>
    <w:rsid w:val="00C666A6"/>
    <w:rsid w:val="00C66D57"/>
    <w:rsid w:val="00C673A7"/>
    <w:rsid w:val="00C67747"/>
    <w:rsid w:val="00C70665"/>
    <w:rsid w:val="00C71026"/>
    <w:rsid w:val="00C71042"/>
    <w:rsid w:val="00C71813"/>
    <w:rsid w:val="00C71CF9"/>
    <w:rsid w:val="00C72512"/>
    <w:rsid w:val="00C7262A"/>
    <w:rsid w:val="00C72806"/>
    <w:rsid w:val="00C72AFC"/>
    <w:rsid w:val="00C72DA1"/>
    <w:rsid w:val="00C72ED4"/>
    <w:rsid w:val="00C73440"/>
    <w:rsid w:val="00C73773"/>
    <w:rsid w:val="00C737FB"/>
    <w:rsid w:val="00C73827"/>
    <w:rsid w:val="00C739B8"/>
    <w:rsid w:val="00C74C1E"/>
    <w:rsid w:val="00C74E5F"/>
    <w:rsid w:val="00C75E44"/>
    <w:rsid w:val="00C76424"/>
    <w:rsid w:val="00C768FB"/>
    <w:rsid w:val="00C77705"/>
    <w:rsid w:val="00C77987"/>
    <w:rsid w:val="00C77CFA"/>
    <w:rsid w:val="00C77D84"/>
    <w:rsid w:val="00C77E5D"/>
    <w:rsid w:val="00C77E7F"/>
    <w:rsid w:val="00C80003"/>
    <w:rsid w:val="00C8071D"/>
    <w:rsid w:val="00C80BBE"/>
    <w:rsid w:val="00C81F2B"/>
    <w:rsid w:val="00C8205E"/>
    <w:rsid w:val="00C825CF"/>
    <w:rsid w:val="00C82C6D"/>
    <w:rsid w:val="00C831A8"/>
    <w:rsid w:val="00C834EE"/>
    <w:rsid w:val="00C83AE8"/>
    <w:rsid w:val="00C83BE8"/>
    <w:rsid w:val="00C8409D"/>
    <w:rsid w:val="00C843D4"/>
    <w:rsid w:val="00C844DD"/>
    <w:rsid w:val="00C84B0D"/>
    <w:rsid w:val="00C85098"/>
    <w:rsid w:val="00C851E0"/>
    <w:rsid w:val="00C85545"/>
    <w:rsid w:val="00C85655"/>
    <w:rsid w:val="00C858FB"/>
    <w:rsid w:val="00C85F57"/>
    <w:rsid w:val="00C8620C"/>
    <w:rsid w:val="00C864B9"/>
    <w:rsid w:val="00C864D5"/>
    <w:rsid w:val="00C866FD"/>
    <w:rsid w:val="00C869D1"/>
    <w:rsid w:val="00C86AD4"/>
    <w:rsid w:val="00C86B5D"/>
    <w:rsid w:val="00C872CB"/>
    <w:rsid w:val="00C9007E"/>
    <w:rsid w:val="00C90482"/>
    <w:rsid w:val="00C904A0"/>
    <w:rsid w:val="00C908C9"/>
    <w:rsid w:val="00C90B56"/>
    <w:rsid w:val="00C9103D"/>
    <w:rsid w:val="00C910AB"/>
    <w:rsid w:val="00C911D3"/>
    <w:rsid w:val="00C91C55"/>
    <w:rsid w:val="00C926F0"/>
    <w:rsid w:val="00C92A1F"/>
    <w:rsid w:val="00C92DDF"/>
    <w:rsid w:val="00C939A9"/>
    <w:rsid w:val="00C94AA3"/>
    <w:rsid w:val="00C94AC7"/>
    <w:rsid w:val="00C95458"/>
    <w:rsid w:val="00C9547E"/>
    <w:rsid w:val="00C95577"/>
    <w:rsid w:val="00C95689"/>
    <w:rsid w:val="00C958C9"/>
    <w:rsid w:val="00C95C0A"/>
    <w:rsid w:val="00C95E6E"/>
    <w:rsid w:val="00C95FD2"/>
    <w:rsid w:val="00C9608A"/>
    <w:rsid w:val="00C962DF"/>
    <w:rsid w:val="00C96647"/>
    <w:rsid w:val="00C96BA9"/>
    <w:rsid w:val="00C96F2E"/>
    <w:rsid w:val="00C96FD8"/>
    <w:rsid w:val="00C9796D"/>
    <w:rsid w:val="00C97CFA"/>
    <w:rsid w:val="00C97FD7"/>
    <w:rsid w:val="00CA076F"/>
    <w:rsid w:val="00CA0A55"/>
    <w:rsid w:val="00CA0AAD"/>
    <w:rsid w:val="00CA0FCA"/>
    <w:rsid w:val="00CA20B9"/>
    <w:rsid w:val="00CA241E"/>
    <w:rsid w:val="00CA2588"/>
    <w:rsid w:val="00CA29A5"/>
    <w:rsid w:val="00CA2C1C"/>
    <w:rsid w:val="00CA30E2"/>
    <w:rsid w:val="00CA387C"/>
    <w:rsid w:val="00CA38C0"/>
    <w:rsid w:val="00CA413D"/>
    <w:rsid w:val="00CA4BD2"/>
    <w:rsid w:val="00CA4BE7"/>
    <w:rsid w:val="00CA589D"/>
    <w:rsid w:val="00CA5AAA"/>
    <w:rsid w:val="00CA60DB"/>
    <w:rsid w:val="00CA6C52"/>
    <w:rsid w:val="00CA6DA7"/>
    <w:rsid w:val="00CA6F4B"/>
    <w:rsid w:val="00CA7B7F"/>
    <w:rsid w:val="00CA7E5B"/>
    <w:rsid w:val="00CA7F92"/>
    <w:rsid w:val="00CB042B"/>
    <w:rsid w:val="00CB1056"/>
    <w:rsid w:val="00CB1929"/>
    <w:rsid w:val="00CB2025"/>
    <w:rsid w:val="00CB335B"/>
    <w:rsid w:val="00CB3672"/>
    <w:rsid w:val="00CB398F"/>
    <w:rsid w:val="00CB3ADA"/>
    <w:rsid w:val="00CB3C3B"/>
    <w:rsid w:val="00CB42C8"/>
    <w:rsid w:val="00CB47B9"/>
    <w:rsid w:val="00CB497B"/>
    <w:rsid w:val="00CB4996"/>
    <w:rsid w:val="00CB4C37"/>
    <w:rsid w:val="00CB4DF8"/>
    <w:rsid w:val="00CB4FD9"/>
    <w:rsid w:val="00CB5062"/>
    <w:rsid w:val="00CB519B"/>
    <w:rsid w:val="00CB5575"/>
    <w:rsid w:val="00CB56A8"/>
    <w:rsid w:val="00CB5B55"/>
    <w:rsid w:val="00CB5F06"/>
    <w:rsid w:val="00CB602B"/>
    <w:rsid w:val="00CB61BD"/>
    <w:rsid w:val="00CB62CB"/>
    <w:rsid w:val="00CB66B2"/>
    <w:rsid w:val="00CB672E"/>
    <w:rsid w:val="00CB6E92"/>
    <w:rsid w:val="00CB6EBE"/>
    <w:rsid w:val="00CB6F0E"/>
    <w:rsid w:val="00CB7014"/>
    <w:rsid w:val="00CB75DC"/>
    <w:rsid w:val="00CB7A0B"/>
    <w:rsid w:val="00CC00E7"/>
    <w:rsid w:val="00CC049F"/>
    <w:rsid w:val="00CC06CE"/>
    <w:rsid w:val="00CC0A9F"/>
    <w:rsid w:val="00CC177D"/>
    <w:rsid w:val="00CC1834"/>
    <w:rsid w:val="00CC1D5C"/>
    <w:rsid w:val="00CC2160"/>
    <w:rsid w:val="00CC26A8"/>
    <w:rsid w:val="00CC27A5"/>
    <w:rsid w:val="00CC2A16"/>
    <w:rsid w:val="00CC2A69"/>
    <w:rsid w:val="00CC301C"/>
    <w:rsid w:val="00CC318A"/>
    <w:rsid w:val="00CC32CB"/>
    <w:rsid w:val="00CC34C3"/>
    <w:rsid w:val="00CC468C"/>
    <w:rsid w:val="00CC4C98"/>
    <w:rsid w:val="00CC5138"/>
    <w:rsid w:val="00CC5552"/>
    <w:rsid w:val="00CC57AB"/>
    <w:rsid w:val="00CC5BBC"/>
    <w:rsid w:val="00CC5D05"/>
    <w:rsid w:val="00CC64E9"/>
    <w:rsid w:val="00CC6AA6"/>
    <w:rsid w:val="00CC6F60"/>
    <w:rsid w:val="00CC73BD"/>
    <w:rsid w:val="00CC7456"/>
    <w:rsid w:val="00CC75DA"/>
    <w:rsid w:val="00CC7B25"/>
    <w:rsid w:val="00CD0052"/>
    <w:rsid w:val="00CD005C"/>
    <w:rsid w:val="00CD046E"/>
    <w:rsid w:val="00CD047D"/>
    <w:rsid w:val="00CD0B71"/>
    <w:rsid w:val="00CD0E3A"/>
    <w:rsid w:val="00CD1704"/>
    <w:rsid w:val="00CD2186"/>
    <w:rsid w:val="00CD2614"/>
    <w:rsid w:val="00CD36DD"/>
    <w:rsid w:val="00CD4603"/>
    <w:rsid w:val="00CD4655"/>
    <w:rsid w:val="00CD4730"/>
    <w:rsid w:val="00CD48FC"/>
    <w:rsid w:val="00CD4A74"/>
    <w:rsid w:val="00CD4C1A"/>
    <w:rsid w:val="00CD4DF6"/>
    <w:rsid w:val="00CD51E0"/>
    <w:rsid w:val="00CD548C"/>
    <w:rsid w:val="00CD55C9"/>
    <w:rsid w:val="00CD566F"/>
    <w:rsid w:val="00CD63B6"/>
    <w:rsid w:val="00CD66F7"/>
    <w:rsid w:val="00CD6A50"/>
    <w:rsid w:val="00CD73EE"/>
    <w:rsid w:val="00CD74B9"/>
    <w:rsid w:val="00CD74DA"/>
    <w:rsid w:val="00CD7713"/>
    <w:rsid w:val="00CD7791"/>
    <w:rsid w:val="00CD785D"/>
    <w:rsid w:val="00CD7D75"/>
    <w:rsid w:val="00CE0069"/>
    <w:rsid w:val="00CE0315"/>
    <w:rsid w:val="00CE0397"/>
    <w:rsid w:val="00CE0C95"/>
    <w:rsid w:val="00CE0D66"/>
    <w:rsid w:val="00CE0EA5"/>
    <w:rsid w:val="00CE1924"/>
    <w:rsid w:val="00CE2573"/>
    <w:rsid w:val="00CE27AB"/>
    <w:rsid w:val="00CE29A1"/>
    <w:rsid w:val="00CE2D27"/>
    <w:rsid w:val="00CE2F34"/>
    <w:rsid w:val="00CE2FC5"/>
    <w:rsid w:val="00CE3519"/>
    <w:rsid w:val="00CE38FE"/>
    <w:rsid w:val="00CE5B8F"/>
    <w:rsid w:val="00CE5C50"/>
    <w:rsid w:val="00CE5CB3"/>
    <w:rsid w:val="00CE6382"/>
    <w:rsid w:val="00CE676C"/>
    <w:rsid w:val="00CE6F0A"/>
    <w:rsid w:val="00CE70BA"/>
    <w:rsid w:val="00CE7174"/>
    <w:rsid w:val="00CE7DB8"/>
    <w:rsid w:val="00CE7E2C"/>
    <w:rsid w:val="00CF0835"/>
    <w:rsid w:val="00CF0A0D"/>
    <w:rsid w:val="00CF24AC"/>
    <w:rsid w:val="00CF24D2"/>
    <w:rsid w:val="00CF293B"/>
    <w:rsid w:val="00CF2C3D"/>
    <w:rsid w:val="00CF31A6"/>
    <w:rsid w:val="00CF3977"/>
    <w:rsid w:val="00CF3E31"/>
    <w:rsid w:val="00CF42E8"/>
    <w:rsid w:val="00CF44B8"/>
    <w:rsid w:val="00CF4773"/>
    <w:rsid w:val="00CF51B8"/>
    <w:rsid w:val="00CF59B2"/>
    <w:rsid w:val="00CF5AF5"/>
    <w:rsid w:val="00CF60AD"/>
    <w:rsid w:val="00CF6831"/>
    <w:rsid w:val="00CF6C65"/>
    <w:rsid w:val="00CF7204"/>
    <w:rsid w:val="00CF73A8"/>
    <w:rsid w:val="00CF7DBB"/>
    <w:rsid w:val="00CF7EA8"/>
    <w:rsid w:val="00D0029A"/>
    <w:rsid w:val="00D00639"/>
    <w:rsid w:val="00D00AEF"/>
    <w:rsid w:val="00D00AF5"/>
    <w:rsid w:val="00D00C9B"/>
    <w:rsid w:val="00D01831"/>
    <w:rsid w:val="00D01976"/>
    <w:rsid w:val="00D01FA9"/>
    <w:rsid w:val="00D020EE"/>
    <w:rsid w:val="00D025E8"/>
    <w:rsid w:val="00D02D1C"/>
    <w:rsid w:val="00D04975"/>
    <w:rsid w:val="00D049B0"/>
    <w:rsid w:val="00D04B52"/>
    <w:rsid w:val="00D04F63"/>
    <w:rsid w:val="00D07686"/>
    <w:rsid w:val="00D07F6F"/>
    <w:rsid w:val="00D10122"/>
    <w:rsid w:val="00D1055B"/>
    <w:rsid w:val="00D1087D"/>
    <w:rsid w:val="00D10AB0"/>
    <w:rsid w:val="00D10C3A"/>
    <w:rsid w:val="00D10E03"/>
    <w:rsid w:val="00D10E5B"/>
    <w:rsid w:val="00D1182B"/>
    <w:rsid w:val="00D121AD"/>
    <w:rsid w:val="00D12E29"/>
    <w:rsid w:val="00D13223"/>
    <w:rsid w:val="00D13240"/>
    <w:rsid w:val="00D13733"/>
    <w:rsid w:val="00D13ABB"/>
    <w:rsid w:val="00D13C38"/>
    <w:rsid w:val="00D13CAD"/>
    <w:rsid w:val="00D143BB"/>
    <w:rsid w:val="00D14958"/>
    <w:rsid w:val="00D1495F"/>
    <w:rsid w:val="00D14B1F"/>
    <w:rsid w:val="00D14C6F"/>
    <w:rsid w:val="00D14CB5"/>
    <w:rsid w:val="00D14FFD"/>
    <w:rsid w:val="00D15230"/>
    <w:rsid w:val="00D15567"/>
    <w:rsid w:val="00D16069"/>
    <w:rsid w:val="00D1663F"/>
    <w:rsid w:val="00D16EC0"/>
    <w:rsid w:val="00D1744A"/>
    <w:rsid w:val="00D174F0"/>
    <w:rsid w:val="00D1771F"/>
    <w:rsid w:val="00D179CD"/>
    <w:rsid w:val="00D17D50"/>
    <w:rsid w:val="00D17D91"/>
    <w:rsid w:val="00D17F98"/>
    <w:rsid w:val="00D20A7C"/>
    <w:rsid w:val="00D20F12"/>
    <w:rsid w:val="00D21333"/>
    <w:rsid w:val="00D218CC"/>
    <w:rsid w:val="00D21B4C"/>
    <w:rsid w:val="00D21E9E"/>
    <w:rsid w:val="00D235E0"/>
    <w:rsid w:val="00D2477C"/>
    <w:rsid w:val="00D24A0F"/>
    <w:rsid w:val="00D251A1"/>
    <w:rsid w:val="00D2521F"/>
    <w:rsid w:val="00D25307"/>
    <w:rsid w:val="00D2576D"/>
    <w:rsid w:val="00D25AC0"/>
    <w:rsid w:val="00D25D37"/>
    <w:rsid w:val="00D25DEB"/>
    <w:rsid w:val="00D265A9"/>
    <w:rsid w:val="00D277DF"/>
    <w:rsid w:val="00D27E85"/>
    <w:rsid w:val="00D30794"/>
    <w:rsid w:val="00D307A2"/>
    <w:rsid w:val="00D30AA1"/>
    <w:rsid w:val="00D30D69"/>
    <w:rsid w:val="00D30DD2"/>
    <w:rsid w:val="00D30E0D"/>
    <w:rsid w:val="00D30F06"/>
    <w:rsid w:val="00D31DE2"/>
    <w:rsid w:val="00D32322"/>
    <w:rsid w:val="00D3281C"/>
    <w:rsid w:val="00D3315E"/>
    <w:rsid w:val="00D33435"/>
    <w:rsid w:val="00D339F3"/>
    <w:rsid w:val="00D33AAF"/>
    <w:rsid w:val="00D33AEC"/>
    <w:rsid w:val="00D33BB3"/>
    <w:rsid w:val="00D33D20"/>
    <w:rsid w:val="00D33D94"/>
    <w:rsid w:val="00D33FEE"/>
    <w:rsid w:val="00D34103"/>
    <w:rsid w:val="00D3411C"/>
    <w:rsid w:val="00D342A7"/>
    <w:rsid w:val="00D34719"/>
    <w:rsid w:val="00D3491E"/>
    <w:rsid w:val="00D34C65"/>
    <w:rsid w:val="00D350D5"/>
    <w:rsid w:val="00D3535F"/>
    <w:rsid w:val="00D35763"/>
    <w:rsid w:val="00D35811"/>
    <w:rsid w:val="00D35C6E"/>
    <w:rsid w:val="00D35CEC"/>
    <w:rsid w:val="00D35D64"/>
    <w:rsid w:val="00D36142"/>
    <w:rsid w:val="00D366B2"/>
    <w:rsid w:val="00D3699D"/>
    <w:rsid w:val="00D36BFD"/>
    <w:rsid w:val="00D36CFE"/>
    <w:rsid w:val="00D37439"/>
    <w:rsid w:val="00D37596"/>
    <w:rsid w:val="00D401D2"/>
    <w:rsid w:val="00D404AB"/>
    <w:rsid w:val="00D404EE"/>
    <w:rsid w:val="00D40D2D"/>
    <w:rsid w:val="00D40E4D"/>
    <w:rsid w:val="00D411A0"/>
    <w:rsid w:val="00D41453"/>
    <w:rsid w:val="00D41610"/>
    <w:rsid w:val="00D41970"/>
    <w:rsid w:val="00D41F43"/>
    <w:rsid w:val="00D425B8"/>
    <w:rsid w:val="00D42C92"/>
    <w:rsid w:val="00D42E09"/>
    <w:rsid w:val="00D4346B"/>
    <w:rsid w:val="00D43ABB"/>
    <w:rsid w:val="00D43BD8"/>
    <w:rsid w:val="00D44308"/>
    <w:rsid w:val="00D4455E"/>
    <w:rsid w:val="00D44628"/>
    <w:rsid w:val="00D446E3"/>
    <w:rsid w:val="00D447DB"/>
    <w:rsid w:val="00D44B4D"/>
    <w:rsid w:val="00D44F4F"/>
    <w:rsid w:val="00D454C2"/>
    <w:rsid w:val="00D46027"/>
    <w:rsid w:val="00D46300"/>
    <w:rsid w:val="00D46D25"/>
    <w:rsid w:val="00D47525"/>
    <w:rsid w:val="00D47702"/>
    <w:rsid w:val="00D47B78"/>
    <w:rsid w:val="00D47F08"/>
    <w:rsid w:val="00D51690"/>
    <w:rsid w:val="00D51B1F"/>
    <w:rsid w:val="00D520E4"/>
    <w:rsid w:val="00D5239B"/>
    <w:rsid w:val="00D52A55"/>
    <w:rsid w:val="00D52BA7"/>
    <w:rsid w:val="00D52E26"/>
    <w:rsid w:val="00D53C5D"/>
    <w:rsid w:val="00D53CE2"/>
    <w:rsid w:val="00D54044"/>
    <w:rsid w:val="00D543A2"/>
    <w:rsid w:val="00D54A49"/>
    <w:rsid w:val="00D55069"/>
    <w:rsid w:val="00D55571"/>
    <w:rsid w:val="00D55AE1"/>
    <w:rsid w:val="00D568CF"/>
    <w:rsid w:val="00D56B73"/>
    <w:rsid w:val="00D57400"/>
    <w:rsid w:val="00D574B4"/>
    <w:rsid w:val="00D57EEA"/>
    <w:rsid w:val="00D60E7E"/>
    <w:rsid w:val="00D611AD"/>
    <w:rsid w:val="00D612F0"/>
    <w:rsid w:val="00D61658"/>
    <w:rsid w:val="00D61769"/>
    <w:rsid w:val="00D61DFA"/>
    <w:rsid w:val="00D625CC"/>
    <w:rsid w:val="00D625F1"/>
    <w:rsid w:val="00D628BE"/>
    <w:rsid w:val="00D628F1"/>
    <w:rsid w:val="00D62AFA"/>
    <w:rsid w:val="00D62DF3"/>
    <w:rsid w:val="00D63052"/>
    <w:rsid w:val="00D6306F"/>
    <w:rsid w:val="00D63688"/>
    <w:rsid w:val="00D6396B"/>
    <w:rsid w:val="00D641A3"/>
    <w:rsid w:val="00D6451E"/>
    <w:rsid w:val="00D64659"/>
    <w:rsid w:val="00D64BFB"/>
    <w:rsid w:val="00D64EE5"/>
    <w:rsid w:val="00D65064"/>
    <w:rsid w:val="00D65344"/>
    <w:rsid w:val="00D65605"/>
    <w:rsid w:val="00D659E7"/>
    <w:rsid w:val="00D660D2"/>
    <w:rsid w:val="00D665C8"/>
    <w:rsid w:val="00D665F5"/>
    <w:rsid w:val="00D66886"/>
    <w:rsid w:val="00D66E2A"/>
    <w:rsid w:val="00D674EC"/>
    <w:rsid w:val="00D6750A"/>
    <w:rsid w:val="00D67C9E"/>
    <w:rsid w:val="00D707CA"/>
    <w:rsid w:val="00D7089D"/>
    <w:rsid w:val="00D711C9"/>
    <w:rsid w:val="00D712A8"/>
    <w:rsid w:val="00D7158E"/>
    <w:rsid w:val="00D71DF8"/>
    <w:rsid w:val="00D720D1"/>
    <w:rsid w:val="00D7321E"/>
    <w:rsid w:val="00D73989"/>
    <w:rsid w:val="00D73F9B"/>
    <w:rsid w:val="00D74648"/>
    <w:rsid w:val="00D74777"/>
    <w:rsid w:val="00D74C85"/>
    <w:rsid w:val="00D74D53"/>
    <w:rsid w:val="00D74E97"/>
    <w:rsid w:val="00D7536E"/>
    <w:rsid w:val="00D75714"/>
    <w:rsid w:val="00D766B0"/>
    <w:rsid w:val="00D7733F"/>
    <w:rsid w:val="00D77871"/>
    <w:rsid w:val="00D77CD9"/>
    <w:rsid w:val="00D77FF6"/>
    <w:rsid w:val="00D80179"/>
    <w:rsid w:val="00D807C6"/>
    <w:rsid w:val="00D8095A"/>
    <w:rsid w:val="00D815D2"/>
    <w:rsid w:val="00D817CD"/>
    <w:rsid w:val="00D81D36"/>
    <w:rsid w:val="00D81DBC"/>
    <w:rsid w:val="00D81E54"/>
    <w:rsid w:val="00D81E79"/>
    <w:rsid w:val="00D823EF"/>
    <w:rsid w:val="00D82A8B"/>
    <w:rsid w:val="00D83173"/>
    <w:rsid w:val="00D836A9"/>
    <w:rsid w:val="00D839AB"/>
    <w:rsid w:val="00D83B8D"/>
    <w:rsid w:val="00D841A7"/>
    <w:rsid w:val="00D84239"/>
    <w:rsid w:val="00D84AF2"/>
    <w:rsid w:val="00D85589"/>
    <w:rsid w:val="00D85A05"/>
    <w:rsid w:val="00D85A28"/>
    <w:rsid w:val="00D85AB9"/>
    <w:rsid w:val="00D85B11"/>
    <w:rsid w:val="00D85DAA"/>
    <w:rsid w:val="00D86857"/>
    <w:rsid w:val="00D869B5"/>
    <w:rsid w:val="00D869E8"/>
    <w:rsid w:val="00D86EC2"/>
    <w:rsid w:val="00D872D3"/>
    <w:rsid w:val="00D87882"/>
    <w:rsid w:val="00D87D50"/>
    <w:rsid w:val="00D87D67"/>
    <w:rsid w:val="00D87E6E"/>
    <w:rsid w:val="00D902E1"/>
    <w:rsid w:val="00D90411"/>
    <w:rsid w:val="00D90831"/>
    <w:rsid w:val="00D90897"/>
    <w:rsid w:val="00D90D6C"/>
    <w:rsid w:val="00D90E70"/>
    <w:rsid w:val="00D91228"/>
    <w:rsid w:val="00D91AB1"/>
    <w:rsid w:val="00D920F4"/>
    <w:rsid w:val="00D92408"/>
    <w:rsid w:val="00D92739"/>
    <w:rsid w:val="00D9299C"/>
    <w:rsid w:val="00D92A5E"/>
    <w:rsid w:val="00D92D4A"/>
    <w:rsid w:val="00D92FEC"/>
    <w:rsid w:val="00D9313F"/>
    <w:rsid w:val="00D93153"/>
    <w:rsid w:val="00D937F1"/>
    <w:rsid w:val="00D93815"/>
    <w:rsid w:val="00D938EE"/>
    <w:rsid w:val="00D93A74"/>
    <w:rsid w:val="00D93C30"/>
    <w:rsid w:val="00D93EF7"/>
    <w:rsid w:val="00D940EF"/>
    <w:rsid w:val="00D9445F"/>
    <w:rsid w:val="00D945F2"/>
    <w:rsid w:val="00D9476F"/>
    <w:rsid w:val="00D95296"/>
    <w:rsid w:val="00D952B2"/>
    <w:rsid w:val="00D95811"/>
    <w:rsid w:val="00D95BDE"/>
    <w:rsid w:val="00D95C1E"/>
    <w:rsid w:val="00D96948"/>
    <w:rsid w:val="00D97081"/>
    <w:rsid w:val="00DA0152"/>
    <w:rsid w:val="00DA0FA3"/>
    <w:rsid w:val="00DA10A6"/>
    <w:rsid w:val="00DA1AE2"/>
    <w:rsid w:val="00DA1D53"/>
    <w:rsid w:val="00DA2350"/>
    <w:rsid w:val="00DA238D"/>
    <w:rsid w:val="00DA23D1"/>
    <w:rsid w:val="00DA361D"/>
    <w:rsid w:val="00DA436B"/>
    <w:rsid w:val="00DA4AB2"/>
    <w:rsid w:val="00DA4FC5"/>
    <w:rsid w:val="00DA50E6"/>
    <w:rsid w:val="00DA520C"/>
    <w:rsid w:val="00DA53B9"/>
    <w:rsid w:val="00DA59DF"/>
    <w:rsid w:val="00DA5A76"/>
    <w:rsid w:val="00DA5E29"/>
    <w:rsid w:val="00DA60CD"/>
    <w:rsid w:val="00DA63FD"/>
    <w:rsid w:val="00DA644A"/>
    <w:rsid w:val="00DA650D"/>
    <w:rsid w:val="00DA6AB0"/>
    <w:rsid w:val="00DA73AE"/>
    <w:rsid w:val="00DA74D8"/>
    <w:rsid w:val="00DB01E5"/>
    <w:rsid w:val="00DB0B91"/>
    <w:rsid w:val="00DB0EB9"/>
    <w:rsid w:val="00DB1DD1"/>
    <w:rsid w:val="00DB27BE"/>
    <w:rsid w:val="00DB2BD3"/>
    <w:rsid w:val="00DB2C02"/>
    <w:rsid w:val="00DB2DA2"/>
    <w:rsid w:val="00DB2DD0"/>
    <w:rsid w:val="00DB2E52"/>
    <w:rsid w:val="00DB2F6A"/>
    <w:rsid w:val="00DB3482"/>
    <w:rsid w:val="00DB34B4"/>
    <w:rsid w:val="00DB3DF6"/>
    <w:rsid w:val="00DB3FF7"/>
    <w:rsid w:val="00DB4663"/>
    <w:rsid w:val="00DB4E61"/>
    <w:rsid w:val="00DB5921"/>
    <w:rsid w:val="00DB6353"/>
    <w:rsid w:val="00DB6B90"/>
    <w:rsid w:val="00DB6C1D"/>
    <w:rsid w:val="00DB6F84"/>
    <w:rsid w:val="00DB6FEF"/>
    <w:rsid w:val="00DB7418"/>
    <w:rsid w:val="00DB7A7F"/>
    <w:rsid w:val="00DC002F"/>
    <w:rsid w:val="00DC032F"/>
    <w:rsid w:val="00DC05CC"/>
    <w:rsid w:val="00DC0727"/>
    <w:rsid w:val="00DC0D7F"/>
    <w:rsid w:val="00DC0D97"/>
    <w:rsid w:val="00DC1200"/>
    <w:rsid w:val="00DC1623"/>
    <w:rsid w:val="00DC199C"/>
    <w:rsid w:val="00DC1FC6"/>
    <w:rsid w:val="00DC224A"/>
    <w:rsid w:val="00DC2BD3"/>
    <w:rsid w:val="00DC2E96"/>
    <w:rsid w:val="00DC2F86"/>
    <w:rsid w:val="00DC3335"/>
    <w:rsid w:val="00DC3EF4"/>
    <w:rsid w:val="00DC42CC"/>
    <w:rsid w:val="00DC467F"/>
    <w:rsid w:val="00DC477E"/>
    <w:rsid w:val="00DC5155"/>
    <w:rsid w:val="00DC54D7"/>
    <w:rsid w:val="00DC5626"/>
    <w:rsid w:val="00DC57CC"/>
    <w:rsid w:val="00DC57F7"/>
    <w:rsid w:val="00DC58A5"/>
    <w:rsid w:val="00DC593B"/>
    <w:rsid w:val="00DC5BF0"/>
    <w:rsid w:val="00DC657A"/>
    <w:rsid w:val="00DC659F"/>
    <w:rsid w:val="00DC682B"/>
    <w:rsid w:val="00DC6DE4"/>
    <w:rsid w:val="00DC7506"/>
    <w:rsid w:val="00DC7A86"/>
    <w:rsid w:val="00DC7C3B"/>
    <w:rsid w:val="00DC7D33"/>
    <w:rsid w:val="00DC7D53"/>
    <w:rsid w:val="00DD0767"/>
    <w:rsid w:val="00DD0A23"/>
    <w:rsid w:val="00DD0BE8"/>
    <w:rsid w:val="00DD137F"/>
    <w:rsid w:val="00DD183D"/>
    <w:rsid w:val="00DD1A9B"/>
    <w:rsid w:val="00DD21A3"/>
    <w:rsid w:val="00DD2435"/>
    <w:rsid w:val="00DD260F"/>
    <w:rsid w:val="00DD2ED0"/>
    <w:rsid w:val="00DD347C"/>
    <w:rsid w:val="00DD3700"/>
    <w:rsid w:val="00DD375B"/>
    <w:rsid w:val="00DD3E34"/>
    <w:rsid w:val="00DD4C40"/>
    <w:rsid w:val="00DD4F7B"/>
    <w:rsid w:val="00DD554D"/>
    <w:rsid w:val="00DD55B6"/>
    <w:rsid w:val="00DD5891"/>
    <w:rsid w:val="00DD59B8"/>
    <w:rsid w:val="00DD5A2A"/>
    <w:rsid w:val="00DD5AE1"/>
    <w:rsid w:val="00DD5CAB"/>
    <w:rsid w:val="00DD5F87"/>
    <w:rsid w:val="00DD6938"/>
    <w:rsid w:val="00DD6C99"/>
    <w:rsid w:val="00DD7033"/>
    <w:rsid w:val="00DD7AED"/>
    <w:rsid w:val="00DD7D57"/>
    <w:rsid w:val="00DD7D5A"/>
    <w:rsid w:val="00DD7E37"/>
    <w:rsid w:val="00DE0042"/>
    <w:rsid w:val="00DE0F7C"/>
    <w:rsid w:val="00DE0F89"/>
    <w:rsid w:val="00DE12A1"/>
    <w:rsid w:val="00DE15F0"/>
    <w:rsid w:val="00DE2022"/>
    <w:rsid w:val="00DE2109"/>
    <w:rsid w:val="00DE27CD"/>
    <w:rsid w:val="00DE2A22"/>
    <w:rsid w:val="00DE2D36"/>
    <w:rsid w:val="00DE2F29"/>
    <w:rsid w:val="00DE32FF"/>
    <w:rsid w:val="00DE3334"/>
    <w:rsid w:val="00DE3698"/>
    <w:rsid w:val="00DE37D5"/>
    <w:rsid w:val="00DE396E"/>
    <w:rsid w:val="00DE3CDE"/>
    <w:rsid w:val="00DE404C"/>
    <w:rsid w:val="00DE4BB3"/>
    <w:rsid w:val="00DE4EBC"/>
    <w:rsid w:val="00DE5078"/>
    <w:rsid w:val="00DE564E"/>
    <w:rsid w:val="00DE5753"/>
    <w:rsid w:val="00DE57D3"/>
    <w:rsid w:val="00DE5D2E"/>
    <w:rsid w:val="00DE5EEF"/>
    <w:rsid w:val="00DE61FB"/>
    <w:rsid w:val="00DE63A1"/>
    <w:rsid w:val="00DE708F"/>
    <w:rsid w:val="00DE73EB"/>
    <w:rsid w:val="00DE7645"/>
    <w:rsid w:val="00DE7858"/>
    <w:rsid w:val="00DF0128"/>
    <w:rsid w:val="00DF01BE"/>
    <w:rsid w:val="00DF0C54"/>
    <w:rsid w:val="00DF0C57"/>
    <w:rsid w:val="00DF0D15"/>
    <w:rsid w:val="00DF0DD0"/>
    <w:rsid w:val="00DF0E86"/>
    <w:rsid w:val="00DF1772"/>
    <w:rsid w:val="00DF19D5"/>
    <w:rsid w:val="00DF1A4F"/>
    <w:rsid w:val="00DF1BC2"/>
    <w:rsid w:val="00DF1D1F"/>
    <w:rsid w:val="00DF1E68"/>
    <w:rsid w:val="00DF33E3"/>
    <w:rsid w:val="00DF36D2"/>
    <w:rsid w:val="00DF45FE"/>
    <w:rsid w:val="00DF46B4"/>
    <w:rsid w:val="00DF5128"/>
    <w:rsid w:val="00DF51CD"/>
    <w:rsid w:val="00DF537E"/>
    <w:rsid w:val="00DF5C46"/>
    <w:rsid w:val="00DF5FD6"/>
    <w:rsid w:val="00DF6172"/>
    <w:rsid w:val="00DF6577"/>
    <w:rsid w:val="00DF6E02"/>
    <w:rsid w:val="00DF70F6"/>
    <w:rsid w:val="00DF73BB"/>
    <w:rsid w:val="00DF7679"/>
    <w:rsid w:val="00DF7A78"/>
    <w:rsid w:val="00DF7D37"/>
    <w:rsid w:val="00DF7F1A"/>
    <w:rsid w:val="00E0022B"/>
    <w:rsid w:val="00E008F2"/>
    <w:rsid w:val="00E00BDD"/>
    <w:rsid w:val="00E00E00"/>
    <w:rsid w:val="00E0172E"/>
    <w:rsid w:val="00E017BF"/>
    <w:rsid w:val="00E0184D"/>
    <w:rsid w:val="00E01A68"/>
    <w:rsid w:val="00E01AC2"/>
    <w:rsid w:val="00E023FF"/>
    <w:rsid w:val="00E027AA"/>
    <w:rsid w:val="00E02808"/>
    <w:rsid w:val="00E034E2"/>
    <w:rsid w:val="00E04AE3"/>
    <w:rsid w:val="00E04B96"/>
    <w:rsid w:val="00E04CE2"/>
    <w:rsid w:val="00E05A00"/>
    <w:rsid w:val="00E05B06"/>
    <w:rsid w:val="00E05DD0"/>
    <w:rsid w:val="00E05EFD"/>
    <w:rsid w:val="00E06377"/>
    <w:rsid w:val="00E06964"/>
    <w:rsid w:val="00E073FA"/>
    <w:rsid w:val="00E078AF"/>
    <w:rsid w:val="00E10080"/>
    <w:rsid w:val="00E10B30"/>
    <w:rsid w:val="00E10EA1"/>
    <w:rsid w:val="00E10FC4"/>
    <w:rsid w:val="00E12A62"/>
    <w:rsid w:val="00E13301"/>
    <w:rsid w:val="00E13831"/>
    <w:rsid w:val="00E13C78"/>
    <w:rsid w:val="00E15382"/>
    <w:rsid w:val="00E1554C"/>
    <w:rsid w:val="00E1565C"/>
    <w:rsid w:val="00E15757"/>
    <w:rsid w:val="00E15B78"/>
    <w:rsid w:val="00E161E2"/>
    <w:rsid w:val="00E167C1"/>
    <w:rsid w:val="00E16FE8"/>
    <w:rsid w:val="00E171AF"/>
    <w:rsid w:val="00E174CF"/>
    <w:rsid w:val="00E17943"/>
    <w:rsid w:val="00E17ADE"/>
    <w:rsid w:val="00E20136"/>
    <w:rsid w:val="00E20954"/>
    <w:rsid w:val="00E20EEF"/>
    <w:rsid w:val="00E21E1A"/>
    <w:rsid w:val="00E2292C"/>
    <w:rsid w:val="00E22A9B"/>
    <w:rsid w:val="00E22EFB"/>
    <w:rsid w:val="00E22FEC"/>
    <w:rsid w:val="00E2330C"/>
    <w:rsid w:val="00E2340A"/>
    <w:rsid w:val="00E23BCE"/>
    <w:rsid w:val="00E23F0D"/>
    <w:rsid w:val="00E244D1"/>
    <w:rsid w:val="00E244E9"/>
    <w:rsid w:val="00E24A34"/>
    <w:rsid w:val="00E254C1"/>
    <w:rsid w:val="00E255EF"/>
    <w:rsid w:val="00E2619D"/>
    <w:rsid w:val="00E26493"/>
    <w:rsid w:val="00E267C1"/>
    <w:rsid w:val="00E269D7"/>
    <w:rsid w:val="00E26CEF"/>
    <w:rsid w:val="00E279BE"/>
    <w:rsid w:val="00E279E2"/>
    <w:rsid w:val="00E27EED"/>
    <w:rsid w:val="00E30023"/>
    <w:rsid w:val="00E3017A"/>
    <w:rsid w:val="00E3053A"/>
    <w:rsid w:val="00E30608"/>
    <w:rsid w:val="00E30964"/>
    <w:rsid w:val="00E30BF1"/>
    <w:rsid w:val="00E31127"/>
    <w:rsid w:val="00E31FB1"/>
    <w:rsid w:val="00E3200B"/>
    <w:rsid w:val="00E32134"/>
    <w:rsid w:val="00E330B5"/>
    <w:rsid w:val="00E3317F"/>
    <w:rsid w:val="00E3366E"/>
    <w:rsid w:val="00E33956"/>
    <w:rsid w:val="00E33B3B"/>
    <w:rsid w:val="00E33B7E"/>
    <w:rsid w:val="00E33F9A"/>
    <w:rsid w:val="00E340F3"/>
    <w:rsid w:val="00E34339"/>
    <w:rsid w:val="00E343BC"/>
    <w:rsid w:val="00E343EA"/>
    <w:rsid w:val="00E3448E"/>
    <w:rsid w:val="00E354D1"/>
    <w:rsid w:val="00E354F8"/>
    <w:rsid w:val="00E359E3"/>
    <w:rsid w:val="00E367B2"/>
    <w:rsid w:val="00E369F3"/>
    <w:rsid w:val="00E36AF3"/>
    <w:rsid w:val="00E36CFD"/>
    <w:rsid w:val="00E36E85"/>
    <w:rsid w:val="00E3712D"/>
    <w:rsid w:val="00E3719A"/>
    <w:rsid w:val="00E377EA"/>
    <w:rsid w:val="00E37D7F"/>
    <w:rsid w:val="00E37FC1"/>
    <w:rsid w:val="00E40064"/>
    <w:rsid w:val="00E40C69"/>
    <w:rsid w:val="00E412A7"/>
    <w:rsid w:val="00E41378"/>
    <w:rsid w:val="00E41723"/>
    <w:rsid w:val="00E41E5F"/>
    <w:rsid w:val="00E42AEC"/>
    <w:rsid w:val="00E4369F"/>
    <w:rsid w:val="00E43A80"/>
    <w:rsid w:val="00E43AEE"/>
    <w:rsid w:val="00E43CD2"/>
    <w:rsid w:val="00E43EB2"/>
    <w:rsid w:val="00E44384"/>
    <w:rsid w:val="00E45A15"/>
    <w:rsid w:val="00E45EAB"/>
    <w:rsid w:val="00E46BD8"/>
    <w:rsid w:val="00E46DE4"/>
    <w:rsid w:val="00E47818"/>
    <w:rsid w:val="00E479FA"/>
    <w:rsid w:val="00E502CF"/>
    <w:rsid w:val="00E50790"/>
    <w:rsid w:val="00E50E01"/>
    <w:rsid w:val="00E510A4"/>
    <w:rsid w:val="00E51656"/>
    <w:rsid w:val="00E519A4"/>
    <w:rsid w:val="00E5244D"/>
    <w:rsid w:val="00E525FD"/>
    <w:rsid w:val="00E53954"/>
    <w:rsid w:val="00E53B74"/>
    <w:rsid w:val="00E53D3C"/>
    <w:rsid w:val="00E5401C"/>
    <w:rsid w:val="00E5446D"/>
    <w:rsid w:val="00E55004"/>
    <w:rsid w:val="00E553ED"/>
    <w:rsid w:val="00E55714"/>
    <w:rsid w:val="00E55DE4"/>
    <w:rsid w:val="00E55FDB"/>
    <w:rsid w:val="00E5618F"/>
    <w:rsid w:val="00E5681C"/>
    <w:rsid w:val="00E568D6"/>
    <w:rsid w:val="00E60448"/>
    <w:rsid w:val="00E60932"/>
    <w:rsid w:val="00E60F14"/>
    <w:rsid w:val="00E61534"/>
    <w:rsid w:val="00E61AB5"/>
    <w:rsid w:val="00E62005"/>
    <w:rsid w:val="00E6215B"/>
    <w:rsid w:val="00E6239B"/>
    <w:rsid w:val="00E62B1A"/>
    <w:rsid w:val="00E62BC5"/>
    <w:rsid w:val="00E631E6"/>
    <w:rsid w:val="00E6341C"/>
    <w:rsid w:val="00E63A18"/>
    <w:rsid w:val="00E63DAB"/>
    <w:rsid w:val="00E64007"/>
    <w:rsid w:val="00E64132"/>
    <w:rsid w:val="00E6439C"/>
    <w:rsid w:val="00E6459B"/>
    <w:rsid w:val="00E64616"/>
    <w:rsid w:val="00E64762"/>
    <w:rsid w:val="00E647CB"/>
    <w:rsid w:val="00E64AF7"/>
    <w:rsid w:val="00E64D16"/>
    <w:rsid w:val="00E64DCB"/>
    <w:rsid w:val="00E65304"/>
    <w:rsid w:val="00E65F9F"/>
    <w:rsid w:val="00E66608"/>
    <w:rsid w:val="00E66878"/>
    <w:rsid w:val="00E6696E"/>
    <w:rsid w:val="00E6729C"/>
    <w:rsid w:val="00E67A06"/>
    <w:rsid w:val="00E67F64"/>
    <w:rsid w:val="00E7096E"/>
    <w:rsid w:val="00E70B92"/>
    <w:rsid w:val="00E7179E"/>
    <w:rsid w:val="00E719A4"/>
    <w:rsid w:val="00E71AAB"/>
    <w:rsid w:val="00E71B62"/>
    <w:rsid w:val="00E71FC7"/>
    <w:rsid w:val="00E71FF8"/>
    <w:rsid w:val="00E72713"/>
    <w:rsid w:val="00E727A0"/>
    <w:rsid w:val="00E72865"/>
    <w:rsid w:val="00E72B5F"/>
    <w:rsid w:val="00E730A3"/>
    <w:rsid w:val="00E73349"/>
    <w:rsid w:val="00E747C0"/>
    <w:rsid w:val="00E747D6"/>
    <w:rsid w:val="00E748B2"/>
    <w:rsid w:val="00E74C37"/>
    <w:rsid w:val="00E74E64"/>
    <w:rsid w:val="00E7528E"/>
    <w:rsid w:val="00E75338"/>
    <w:rsid w:val="00E75D60"/>
    <w:rsid w:val="00E76BE1"/>
    <w:rsid w:val="00E77CE4"/>
    <w:rsid w:val="00E804F5"/>
    <w:rsid w:val="00E80654"/>
    <w:rsid w:val="00E80D37"/>
    <w:rsid w:val="00E8119B"/>
    <w:rsid w:val="00E82483"/>
    <w:rsid w:val="00E8256D"/>
    <w:rsid w:val="00E8266D"/>
    <w:rsid w:val="00E82A71"/>
    <w:rsid w:val="00E82C10"/>
    <w:rsid w:val="00E83B68"/>
    <w:rsid w:val="00E83CB0"/>
    <w:rsid w:val="00E83DFA"/>
    <w:rsid w:val="00E84506"/>
    <w:rsid w:val="00E845AE"/>
    <w:rsid w:val="00E84D60"/>
    <w:rsid w:val="00E84F41"/>
    <w:rsid w:val="00E85196"/>
    <w:rsid w:val="00E85821"/>
    <w:rsid w:val="00E85CE0"/>
    <w:rsid w:val="00E862FD"/>
    <w:rsid w:val="00E86E5D"/>
    <w:rsid w:val="00E86EFD"/>
    <w:rsid w:val="00E86F93"/>
    <w:rsid w:val="00E87139"/>
    <w:rsid w:val="00E873E7"/>
    <w:rsid w:val="00E90022"/>
    <w:rsid w:val="00E90059"/>
    <w:rsid w:val="00E90346"/>
    <w:rsid w:val="00E906E0"/>
    <w:rsid w:val="00E906EA"/>
    <w:rsid w:val="00E90F05"/>
    <w:rsid w:val="00E91373"/>
    <w:rsid w:val="00E91A65"/>
    <w:rsid w:val="00E91FE6"/>
    <w:rsid w:val="00E9234F"/>
    <w:rsid w:val="00E92C82"/>
    <w:rsid w:val="00E92E0E"/>
    <w:rsid w:val="00E9363D"/>
    <w:rsid w:val="00E93786"/>
    <w:rsid w:val="00E93CAD"/>
    <w:rsid w:val="00E94010"/>
    <w:rsid w:val="00E94CFC"/>
    <w:rsid w:val="00E95F88"/>
    <w:rsid w:val="00E96033"/>
    <w:rsid w:val="00E963F7"/>
    <w:rsid w:val="00E96B5B"/>
    <w:rsid w:val="00E96D38"/>
    <w:rsid w:val="00E97114"/>
    <w:rsid w:val="00EA0C4E"/>
    <w:rsid w:val="00EA0C69"/>
    <w:rsid w:val="00EA0E66"/>
    <w:rsid w:val="00EA0FB7"/>
    <w:rsid w:val="00EA120B"/>
    <w:rsid w:val="00EA14E0"/>
    <w:rsid w:val="00EA1A43"/>
    <w:rsid w:val="00EA1C7F"/>
    <w:rsid w:val="00EA3646"/>
    <w:rsid w:val="00EA38DA"/>
    <w:rsid w:val="00EA39AA"/>
    <w:rsid w:val="00EA44E8"/>
    <w:rsid w:val="00EA4F5C"/>
    <w:rsid w:val="00EA597A"/>
    <w:rsid w:val="00EA5E47"/>
    <w:rsid w:val="00EA628A"/>
    <w:rsid w:val="00EA749D"/>
    <w:rsid w:val="00EA78C0"/>
    <w:rsid w:val="00EB0144"/>
    <w:rsid w:val="00EB04B3"/>
    <w:rsid w:val="00EB06DB"/>
    <w:rsid w:val="00EB0865"/>
    <w:rsid w:val="00EB0C90"/>
    <w:rsid w:val="00EB0D91"/>
    <w:rsid w:val="00EB1238"/>
    <w:rsid w:val="00EB1F66"/>
    <w:rsid w:val="00EB24DD"/>
    <w:rsid w:val="00EB29B4"/>
    <w:rsid w:val="00EB29C4"/>
    <w:rsid w:val="00EB309E"/>
    <w:rsid w:val="00EB32AD"/>
    <w:rsid w:val="00EB3426"/>
    <w:rsid w:val="00EB392D"/>
    <w:rsid w:val="00EB4110"/>
    <w:rsid w:val="00EB424E"/>
    <w:rsid w:val="00EB463A"/>
    <w:rsid w:val="00EB46B0"/>
    <w:rsid w:val="00EB4719"/>
    <w:rsid w:val="00EB4880"/>
    <w:rsid w:val="00EB4FFD"/>
    <w:rsid w:val="00EB54BF"/>
    <w:rsid w:val="00EB658F"/>
    <w:rsid w:val="00EB6DF7"/>
    <w:rsid w:val="00EB7022"/>
    <w:rsid w:val="00EB7A93"/>
    <w:rsid w:val="00EB7C92"/>
    <w:rsid w:val="00EB7CC5"/>
    <w:rsid w:val="00EB7D30"/>
    <w:rsid w:val="00EB7E40"/>
    <w:rsid w:val="00EC0002"/>
    <w:rsid w:val="00EC0CC0"/>
    <w:rsid w:val="00EC0F6A"/>
    <w:rsid w:val="00EC13AE"/>
    <w:rsid w:val="00EC1752"/>
    <w:rsid w:val="00EC1944"/>
    <w:rsid w:val="00EC1A3C"/>
    <w:rsid w:val="00EC1D67"/>
    <w:rsid w:val="00EC27A7"/>
    <w:rsid w:val="00EC27FF"/>
    <w:rsid w:val="00EC28F8"/>
    <w:rsid w:val="00EC2A73"/>
    <w:rsid w:val="00EC2F10"/>
    <w:rsid w:val="00EC3232"/>
    <w:rsid w:val="00EC368B"/>
    <w:rsid w:val="00EC43CC"/>
    <w:rsid w:val="00EC466F"/>
    <w:rsid w:val="00EC46B3"/>
    <w:rsid w:val="00EC46C5"/>
    <w:rsid w:val="00EC4C26"/>
    <w:rsid w:val="00EC4CD2"/>
    <w:rsid w:val="00EC5687"/>
    <w:rsid w:val="00EC59F0"/>
    <w:rsid w:val="00EC636C"/>
    <w:rsid w:val="00EC6821"/>
    <w:rsid w:val="00EC6C90"/>
    <w:rsid w:val="00EC7387"/>
    <w:rsid w:val="00EC76BF"/>
    <w:rsid w:val="00EC7AE8"/>
    <w:rsid w:val="00EC7BCF"/>
    <w:rsid w:val="00ED02F7"/>
    <w:rsid w:val="00ED03CE"/>
    <w:rsid w:val="00ED0432"/>
    <w:rsid w:val="00ED05D1"/>
    <w:rsid w:val="00ED0745"/>
    <w:rsid w:val="00ED0812"/>
    <w:rsid w:val="00ED0822"/>
    <w:rsid w:val="00ED0ACE"/>
    <w:rsid w:val="00ED0AED"/>
    <w:rsid w:val="00ED1252"/>
    <w:rsid w:val="00ED13F6"/>
    <w:rsid w:val="00ED1403"/>
    <w:rsid w:val="00ED1405"/>
    <w:rsid w:val="00ED1B64"/>
    <w:rsid w:val="00ED2065"/>
    <w:rsid w:val="00ED2240"/>
    <w:rsid w:val="00ED256F"/>
    <w:rsid w:val="00ED2B21"/>
    <w:rsid w:val="00ED2B89"/>
    <w:rsid w:val="00ED3007"/>
    <w:rsid w:val="00ED31D9"/>
    <w:rsid w:val="00ED34E6"/>
    <w:rsid w:val="00ED3B75"/>
    <w:rsid w:val="00ED40DC"/>
    <w:rsid w:val="00ED41B4"/>
    <w:rsid w:val="00ED41EA"/>
    <w:rsid w:val="00ED42CD"/>
    <w:rsid w:val="00ED4336"/>
    <w:rsid w:val="00ED4425"/>
    <w:rsid w:val="00ED4643"/>
    <w:rsid w:val="00ED4C02"/>
    <w:rsid w:val="00ED4C0B"/>
    <w:rsid w:val="00ED5122"/>
    <w:rsid w:val="00ED5231"/>
    <w:rsid w:val="00ED560B"/>
    <w:rsid w:val="00ED5815"/>
    <w:rsid w:val="00ED5AC9"/>
    <w:rsid w:val="00ED5D1A"/>
    <w:rsid w:val="00ED613F"/>
    <w:rsid w:val="00ED61CB"/>
    <w:rsid w:val="00ED64B4"/>
    <w:rsid w:val="00ED674D"/>
    <w:rsid w:val="00ED6808"/>
    <w:rsid w:val="00ED746D"/>
    <w:rsid w:val="00ED77F9"/>
    <w:rsid w:val="00ED79F2"/>
    <w:rsid w:val="00EE0804"/>
    <w:rsid w:val="00EE12A2"/>
    <w:rsid w:val="00EE19B9"/>
    <w:rsid w:val="00EE1AB5"/>
    <w:rsid w:val="00EE25AD"/>
    <w:rsid w:val="00EE26E6"/>
    <w:rsid w:val="00EE2976"/>
    <w:rsid w:val="00EE2C59"/>
    <w:rsid w:val="00EE3133"/>
    <w:rsid w:val="00EE3383"/>
    <w:rsid w:val="00EE33FD"/>
    <w:rsid w:val="00EE3AF4"/>
    <w:rsid w:val="00EE3FFA"/>
    <w:rsid w:val="00EE5007"/>
    <w:rsid w:val="00EE527F"/>
    <w:rsid w:val="00EE5286"/>
    <w:rsid w:val="00EE5713"/>
    <w:rsid w:val="00EE62EB"/>
    <w:rsid w:val="00EE631C"/>
    <w:rsid w:val="00EE68B9"/>
    <w:rsid w:val="00EE6C50"/>
    <w:rsid w:val="00EE6DB3"/>
    <w:rsid w:val="00EE6EE5"/>
    <w:rsid w:val="00EE72AC"/>
    <w:rsid w:val="00EE75AF"/>
    <w:rsid w:val="00EE75C7"/>
    <w:rsid w:val="00EE7970"/>
    <w:rsid w:val="00EE7C75"/>
    <w:rsid w:val="00EE7DD0"/>
    <w:rsid w:val="00EF0C82"/>
    <w:rsid w:val="00EF15BA"/>
    <w:rsid w:val="00EF1CD4"/>
    <w:rsid w:val="00EF23B0"/>
    <w:rsid w:val="00EF29A1"/>
    <w:rsid w:val="00EF2C5C"/>
    <w:rsid w:val="00EF2E2E"/>
    <w:rsid w:val="00EF2E57"/>
    <w:rsid w:val="00EF31E5"/>
    <w:rsid w:val="00EF3A32"/>
    <w:rsid w:val="00EF426D"/>
    <w:rsid w:val="00EF43EF"/>
    <w:rsid w:val="00EF4D53"/>
    <w:rsid w:val="00EF4DC5"/>
    <w:rsid w:val="00EF51B5"/>
    <w:rsid w:val="00EF524C"/>
    <w:rsid w:val="00EF52AE"/>
    <w:rsid w:val="00EF563C"/>
    <w:rsid w:val="00EF5827"/>
    <w:rsid w:val="00EF5AED"/>
    <w:rsid w:val="00EF5D3F"/>
    <w:rsid w:val="00EF60A0"/>
    <w:rsid w:val="00EF6594"/>
    <w:rsid w:val="00EF6623"/>
    <w:rsid w:val="00EF69D4"/>
    <w:rsid w:val="00EF69FD"/>
    <w:rsid w:val="00EF6A19"/>
    <w:rsid w:val="00EF6E4F"/>
    <w:rsid w:val="00EF6FF7"/>
    <w:rsid w:val="00EF700D"/>
    <w:rsid w:val="00EF72BB"/>
    <w:rsid w:val="00EF75A4"/>
    <w:rsid w:val="00EF777B"/>
    <w:rsid w:val="00EF7921"/>
    <w:rsid w:val="00F00171"/>
    <w:rsid w:val="00F00849"/>
    <w:rsid w:val="00F00D9B"/>
    <w:rsid w:val="00F01C30"/>
    <w:rsid w:val="00F0208D"/>
    <w:rsid w:val="00F028AB"/>
    <w:rsid w:val="00F02B93"/>
    <w:rsid w:val="00F03E0A"/>
    <w:rsid w:val="00F0429B"/>
    <w:rsid w:val="00F04CB3"/>
    <w:rsid w:val="00F04E04"/>
    <w:rsid w:val="00F04FDB"/>
    <w:rsid w:val="00F05F72"/>
    <w:rsid w:val="00F06A26"/>
    <w:rsid w:val="00F06B9B"/>
    <w:rsid w:val="00F070F1"/>
    <w:rsid w:val="00F075A2"/>
    <w:rsid w:val="00F07BB5"/>
    <w:rsid w:val="00F07CB7"/>
    <w:rsid w:val="00F07F00"/>
    <w:rsid w:val="00F1067E"/>
    <w:rsid w:val="00F10B29"/>
    <w:rsid w:val="00F11131"/>
    <w:rsid w:val="00F115DA"/>
    <w:rsid w:val="00F122D2"/>
    <w:rsid w:val="00F12BA7"/>
    <w:rsid w:val="00F1347F"/>
    <w:rsid w:val="00F13642"/>
    <w:rsid w:val="00F13866"/>
    <w:rsid w:val="00F14294"/>
    <w:rsid w:val="00F14722"/>
    <w:rsid w:val="00F14920"/>
    <w:rsid w:val="00F16348"/>
    <w:rsid w:val="00F165AF"/>
    <w:rsid w:val="00F16A63"/>
    <w:rsid w:val="00F17089"/>
    <w:rsid w:val="00F1741F"/>
    <w:rsid w:val="00F176ED"/>
    <w:rsid w:val="00F17A4B"/>
    <w:rsid w:val="00F17FB6"/>
    <w:rsid w:val="00F20571"/>
    <w:rsid w:val="00F20624"/>
    <w:rsid w:val="00F206B8"/>
    <w:rsid w:val="00F20FBC"/>
    <w:rsid w:val="00F2114C"/>
    <w:rsid w:val="00F22114"/>
    <w:rsid w:val="00F221C6"/>
    <w:rsid w:val="00F2224C"/>
    <w:rsid w:val="00F226E6"/>
    <w:rsid w:val="00F22899"/>
    <w:rsid w:val="00F2386E"/>
    <w:rsid w:val="00F23AB9"/>
    <w:rsid w:val="00F23F1D"/>
    <w:rsid w:val="00F247B9"/>
    <w:rsid w:val="00F250E2"/>
    <w:rsid w:val="00F25806"/>
    <w:rsid w:val="00F25908"/>
    <w:rsid w:val="00F2599C"/>
    <w:rsid w:val="00F25ED5"/>
    <w:rsid w:val="00F25F06"/>
    <w:rsid w:val="00F25F28"/>
    <w:rsid w:val="00F26845"/>
    <w:rsid w:val="00F26AD0"/>
    <w:rsid w:val="00F26CD4"/>
    <w:rsid w:val="00F26DB4"/>
    <w:rsid w:val="00F27297"/>
    <w:rsid w:val="00F273C6"/>
    <w:rsid w:val="00F27CB7"/>
    <w:rsid w:val="00F27D2E"/>
    <w:rsid w:val="00F27ECF"/>
    <w:rsid w:val="00F303CF"/>
    <w:rsid w:val="00F3108E"/>
    <w:rsid w:val="00F31592"/>
    <w:rsid w:val="00F321CC"/>
    <w:rsid w:val="00F326E8"/>
    <w:rsid w:val="00F32842"/>
    <w:rsid w:val="00F328EA"/>
    <w:rsid w:val="00F32CE9"/>
    <w:rsid w:val="00F32D08"/>
    <w:rsid w:val="00F32E1A"/>
    <w:rsid w:val="00F330AC"/>
    <w:rsid w:val="00F334AE"/>
    <w:rsid w:val="00F335CC"/>
    <w:rsid w:val="00F33690"/>
    <w:rsid w:val="00F33A0D"/>
    <w:rsid w:val="00F33EB3"/>
    <w:rsid w:val="00F34A0C"/>
    <w:rsid w:val="00F34A25"/>
    <w:rsid w:val="00F36566"/>
    <w:rsid w:val="00F368AE"/>
    <w:rsid w:val="00F36A55"/>
    <w:rsid w:val="00F376BF"/>
    <w:rsid w:val="00F37715"/>
    <w:rsid w:val="00F378FE"/>
    <w:rsid w:val="00F40064"/>
    <w:rsid w:val="00F402AE"/>
    <w:rsid w:val="00F404CD"/>
    <w:rsid w:val="00F4078F"/>
    <w:rsid w:val="00F40B72"/>
    <w:rsid w:val="00F41A75"/>
    <w:rsid w:val="00F42510"/>
    <w:rsid w:val="00F43176"/>
    <w:rsid w:val="00F4375B"/>
    <w:rsid w:val="00F4384C"/>
    <w:rsid w:val="00F43C38"/>
    <w:rsid w:val="00F44140"/>
    <w:rsid w:val="00F44641"/>
    <w:rsid w:val="00F44BD1"/>
    <w:rsid w:val="00F44EA1"/>
    <w:rsid w:val="00F46896"/>
    <w:rsid w:val="00F46A8A"/>
    <w:rsid w:val="00F46CBE"/>
    <w:rsid w:val="00F472AB"/>
    <w:rsid w:val="00F477A6"/>
    <w:rsid w:val="00F47D62"/>
    <w:rsid w:val="00F47D9D"/>
    <w:rsid w:val="00F5043F"/>
    <w:rsid w:val="00F50936"/>
    <w:rsid w:val="00F50B38"/>
    <w:rsid w:val="00F50D44"/>
    <w:rsid w:val="00F50F9D"/>
    <w:rsid w:val="00F511BA"/>
    <w:rsid w:val="00F51542"/>
    <w:rsid w:val="00F51788"/>
    <w:rsid w:val="00F519EE"/>
    <w:rsid w:val="00F51AAB"/>
    <w:rsid w:val="00F52100"/>
    <w:rsid w:val="00F524F1"/>
    <w:rsid w:val="00F528DA"/>
    <w:rsid w:val="00F52B19"/>
    <w:rsid w:val="00F52D2E"/>
    <w:rsid w:val="00F52E0D"/>
    <w:rsid w:val="00F52F2D"/>
    <w:rsid w:val="00F5332E"/>
    <w:rsid w:val="00F53366"/>
    <w:rsid w:val="00F53409"/>
    <w:rsid w:val="00F53940"/>
    <w:rsid w:val="00F539E2"/>
    <w:rsid w:val="00F53C22"/>
    <w:rsid w:val="00F53D2E"/>
    <w:rsid w:val="00F5407B"/>
    <w:rsid w:val="00F54190"/>
    <w:rsid w:val="00F54BCE"/>
    <w:rsid w:val="00F54CD9"/>
    <w:rsid w:val="00F54ED5"/>
    <w:rsid w:val="00F5554E"/>
    <w:rsid w:val="00F5588E"/>
    <w:rsid w:val="00F55A14"/>
    <w:rsid w:val="00F55CEE"/>
    <w:rsid w:val="00F56405"/>
    <w:rsid w:val="00F56AA9"/>
    <w:rsid w:val="00F56BC8"/>
    <w:rsid w:val="00F57169"/>
    <w:rsid w:val="00F57B45"/>
    <w:rsid w:val="00F60422"/>
    <w:rsid w:val="00F60570"/>
    <w:rsid w:val="00F606C8"/>
    <w:rsid w:val="00F60792"/>
    <w:rsid w:val="00F6191B"/>
    <w:rsid w:val="00F61A8A"/>
    <w:rsid w:val="00F61AA8"/>
    <w:rsid w:val="00F62BF7"/>
    <w:rsid w:val="00F6329F"/>
    <w:rsid w:val="00F63511"/>
    <w:rsid w:val="00F643FA"/>
    <w:rsid w:val="00F645F1"/>
    <w:rsid w:val="00F6470D"/>
    <w:rsid w:val="00F648C2"/>
    <w:rsid w:val="00F64BC9"/>
    <w:rsid w:val="00F64D34"/>
    <w:rsid w:val="00F64D80"/>
    <w:rsid w:val="00F653D5"/>
    <w:rsid w:val="00F65733"/>
    <w:rsid w:val="00F664FF"/>
    <w:rsid w:val="00F66752"/>
    <w:rsid w:val="00F67694"/>
    <w:rsid w:val="00F677D3"/>
    <w:rsid w:val="00F67A23"/>
    <w:rsid w:val="00F67CC0"/>
    <w:rsid w:val="00F67DB6"/>
    <w:rsid w:val="00F67DEB"/>
    <w:rsid w:val="00F67EF6"/>
    <w:rsid w:val="00F67FB8"/>
    <w:rsid w:val="00F706F0"/>
    <w:rsid w:val="00F70B68"/>
    <w:rsid w:val="00F70DBA"/>
    <w:rsid w:val="00F7101C"/>
    <w:rsid w:val="00F71030"/>
    <w:rsid w:val="00F7103B"/>
    <w:rsid w:val="00F71836"/>
    <w:rsid w:val="00F7256C"/>
    <w:rsid w:val="00F728E4"/>
    <w:rsid w:val="00F72986"/>
    <w:rsid w:val="00F72E09"/>
    <w:rsid w:val="00F734AD"/>
    <w:rsid w:val="00F736C0"/>
    <w:rsid w:val="00F73989"/>
    <w:rsid w:val="00F73C1F"/>
    <w:rsid w:val="00F740D7"/>
    <w:rsid w:val="00F742B7"/>
    <w:rsid w:val="00F74345"/>
    <w:rsid w:val="00F74F3E"/>
    <w:rsid w:val="00F75091"/>
    <w:rsid w:val="00F750EB"/>
    <w:rsid w:val="00F753FE"/>
    <w:rsid w:val="00F75720"/>
    <w:rsid w:val="00F7593B"/>
    <w:rsid w:val="00F759B0"/>
    <w:rsid w:val="00F75DB8"/>
    <w:rsid w:val="00F766A9"/>
    <w:rsid w:val="00F76AB6"/>
    <w:rsid w:val="00F77215"/>
    <w:rsid w:val="00F77A16"/>
    <w:rsid w:val="00F77AA1"/>
    <w:rsid w:val="00F77B6D"/>
    <w:rsid w:val="00F77C9A"/>
    <w:rsid w:val="00F800AE"/>
    <w:rsid w:val="00F801F9"/>
    <w:rsid w:val="00F80A58"/>
    <w:rsid w:val="00F80BC8"/>
    <w:rsid w:val="00F80E41"/>
    <w:rsid w:val="00F80ED4"/>
    <w:rsid w:val="00F81956"/>
    <w:rsid w:val="00F819BA"/>
    <w:rsid w:val="00F81BC8"/>
    <w:rsid w:val="00F81CE8"/>
    <w:rsid w:val="00F81D52"/>
    <w:rsid w:val="00F81E41"/>
    <w:rsid w:val="00F821CF"/>
    <w:rsid w:val="00F82C7B"/>
    <w:rsid w:val="00F83201"/>
    <w:rsid w:val="00F8372D"/>
    <w:rsid w:val="00F8375D"/>
    <w:rsid w:val="00F83C96"/>
    <w:rsid w:val="00F83E92"/>
    <w:rsid w:val="00F84096"/>
    <w:rsid w:val="00F84165"/>
    <w:rsid w:val="00F85084"/>
    <w:rsid w:val="00F850A5"/>
    <w:rsid w:val="00F8517F"/>
    <w:rsid w:val="00F85215"/>
    <w:rsid w:val="00F856E7"/>
    <w:rsid w:val="00F85E74"/>
    <w:rsid w:val="00F86220"/>
    <w:rsid w:val="00F8662F"/>
    <w:rsid w:val="00F87335"/>
    <w:rsid w:val="00F8747B"/>
    <w:rsid w:val="00F87573"/>
    <w:rsid w:val="00F87DEA"/>
    <w:rsid w:val="00F9051E"/>
    <w:rsid w:val="00F90559"/>
    <w:rsid w:val="00F907AA"/>
    <w:rsid w:val="00F909A5"/>
    <w:rsid w:val="00F90E34"/>
    <w:rsid w:val="00F91013"/>
    <w:rsid w:val="00F91427"/>
    <w:rsid w:val="00F92B02"/>
    <w:rsid w:val="00F92E43"/>
    <w:rsid w:val="00F93196"/>
    <w:rsid w:val="00F93485"/>
    <w:rsid w:val="00F93F30"/>
    <w:rsid w:val="00F941E8"/>
    <w:rsid w:val="00F94276"/>
    <w:rsid w:val="00F94280"/>
    <w:rsid w:val="00F94624"/>
    <w:rsid w:val="00F94A65"/>
    <w:rsid w:val="00F951FA"/>
    <w:rsid w:val="00F954DE"/>
    <w:rsid w:val="00F95AB1"/>
    <w:rsid w:val="00F95B8E"/>
    <w:rsid w:val="00F961FD"/>
    <w:rsid w:val="00F966FD"/>
    <w:rsid w:val="00F970DF"/>
    <w:rsid w:val="00F9722A"/>
    <w:rsid w:val="00F9765F"/>
    <w:rsid w:val="00F97D7A"/>
    <w:rsid w:val="00FA0043"/>
    <w:rsid w:val="00FA01D1"/>
    <w:rsid w:val="00FA0391"/>
    <w:rsid w:val="00FA10A4"/>
    <w:rsid w:val="00FA1F9D"/>
    <w:rsid w:val="00FA20BE"/>
    <w:rsid w:val="00FA2448"/>
    <w:rsid w:val="00FA2637"/>
    <w:rsid w:val="00FA287E"/>
    <w:rsid w:val="00FA2BDC"/>
    <w:rsid w:val="00FA2EB9"/>
    <w:rsid w:val="00FA36C3"/>
    <w:rsid w:val="00FA37BD"/>
    <w:rsid w:val="00FA380E"/>
    <w:rsid w:val="00FA3E10"/>
    <w:rsid w:val="00FA4231"/>
    <w:rsid w:val="00FA445C"/>
    <w:rsid w:val="00FA46C6"/>
    <w:rsid w:val="00FA4E54"/>
    <w:rsid w:val="00FA5933"/>
    <w:rsid w:val="00FA6059"/>
    <w:rsid w:val="00FA6782"/>
    <w:rsid w:val="00FA6F06"/>
    <w:rsid w:val="00FB0097"/>
    <w:rsid w:val="00FB09CB"/>
    <w:rsid w:val="00FB0C22"/>
    <w:rsid w:val="00FB0C7D"/>
    <w:rsid w:val="00FB13EB"/>
    <w:rsid w:val="00FB142B"/>
    <w:rsid w:val="00FB24F7"/>
    <w:rsid w:val="00FB2CF8"/>
    <w:rsid w:val="00FB2E4B"/>
    <w:rsid w:val="00FB2E9A"/>
    <w:rsid w:val="00FB2FF4"/>
    <w:rsid w:val="00FB30D8"/>
    <w:rsid w:val="00FB3468"/>
    <w:rsid w:val="00FB3626"/>
    <w:rsid w:val="00FB3A33"/>
    <w:rsid w:val="00FB43CA"/>
    <w:rsid w:val="00FB50CE"/>
    <w:rsid w:val="00FB5724"/>
    <w:rsid w:val="00FB5E3C"/>
    <w:rsid w:val="00FB620A"/>
    <w:rsid w:val="00FB6269"/>
    <w:rsid w:val="00FB6860"/>
    <w:rsid w:val="00FB70DF"/>
    <w:rsid w:val="00FB712F"/>
    <w:rsid w:val="00FB7D29"/>
    <w:rsid w:val="00FB7FC2"/>
    <w:rsid w:val="00FC0120"/>
    <w:rsid w:val="00FC0FD2"/>
    <w:rsid w:val="00FC1148"/>
    <w:rsid w:val="00FC12FD"/>
    <w:rsid w:val="00FC1429"/>
    <w:rsid w:val="00FC1584"/>
    <w:rsid w:val="00FC176F"/>
    <w:rsid w:val="00FC1A4D"/>
    <w:rsid w:val="00FC20A7"/>
    <w:rsid w:val="00FC2AE6"/>
    <w:rsid w:val="00FC349F"/>
    <w:rsid w:val="00FC361C"/>
    <w:rsid w:val="00FC3644"/>
    <w:rsid w:val="00FC36EC"/>
    <w:rsid w:val="00FC38C6"/>
    <w:rsid w:val="00FC38F9"/>
    <w:rsid w:val="00FC3FC4"/>
    <w:rsid w:val="00FC4024"/>
    <w:rsid w:val="00FC40EB"/>
    <w:rsid w:val="00FC45A0"/>
    <w:rsid w:val="00FC4A0D"/>
    <w:rsid w:val="00FC4A17"/>
    <w:rsid w:val="00FC4BFC"/>
    <w:rsid w:val="00FC5225"/>
    <w:rsid w:val="00FC53A0"/>
    <w:rsid w:val="00FC54FB"/>
    <w:rsid w:val="00FC5F91"/>
    <w:rsid w:val="00FC603B"/>
    <w:rsid w:val="00FC6995"/>
    <w:rsid w:val="00FC6E3E"/>
    <w:rsid w:val="00FC77EA"/>
    <w:rsid w:val="00FC7E16"/>
    <w:rsid w:val="00FC7E44"/>
    <w:rsid w:val="00FD007E"/>
    <w:rsid w:val="00FD01A4"/>
    <w:rsid w:val="00FD0436"/>
    <w:rsid w:val="00FD1424"/>
    <w:rsid w:val="00FD16C7"/>
    <w:rsid w:val="00FD17E5"/>
    <w:rsid w:val="00FD1A8A"/>
    <w:rsid w:val="00FD1AAC"/>
    <w:rsid w:val="00FD1BDB"/>
    <w:rsid w:val="00FD1F2F"/>
    <w:rsid w:val="00FD20A4"/>
    <w:rsid w:val="00FD21CD"/>
    <w:rsid w:val="00FD21DE"/>
    <w:rsid w:val="00FD2282"/>
    <w:rsid w:val="00FD2458"/>
    <w:rsid w:val="00FD28AF"/>
    <w:rsid w:val="00FD3493"/>
    <w:rsid w:val="00FD37A0"/>
    <w:rsid w:val="00FD3AA3"/>
    <w:rsid w:val="00FD3E65"/>
    <w:rsid w:val="00FD41C3"/>
    <w:rsid w:val="00FD4E81"/>
    <w:rsid w:val="00FD56DB"/>
    <w:rsid w:val="00FD5755"/>
    <w:rsid w:val="00FD57E3"/>
    <w:rsid w:val="00FD59F3"/>
    <w:rsid w:val="00FD6A2E"/>
    <w:rsid w:val="00FD6B1F"/>
    <w:rsid w:val="00FD6B97"/>
    <w:rsid w:val="00FD6C75"/>
    <w:rsid w:val="00FD6C9F"/>
    <w:rsid w:val="00FD6CDE"/>
    <w:rsid w:val="00FD6E9B"/>
    <w:rsid w:val="00FD6F8F"/>
    <w:rsid w:val="00FD70EA"/>
    <w:rsid w:val="00FE01A1"/>
    <w:rsid w:val="00FE024A"/>
    <w:rsid w:val="00FE0376"/>
    <w:rsid w:val="00FE07DB"/>
    <w:rsid w:val="00FE0F45"/>
    <w:rsid w:val="00FE0F7C"/>
    <w:rsid w:val="00FE14BB"/>
    <w:rsid w:val="00FE170A"/>
    <w:rsid w:val="00FE1B52"/>
    <w:rsid w:val="00FE1C6D"/>
    <w:rsid w:val="00FE248C"/>
    <w:rsid w:val="00FE28FF"/>
    <w:rsid w:val="00FE38AA"/>
    <w:rsid w:val="00FE40B0"/>
    <w:rsid w:val="00FE41B5"/>
    <w:rsid w:val="00FE42FE"/>
    <w:rsid w:val="00FE4342"/>
    <w:rsid w:val="00FE580E"/>
    <w:rsid w:val="00FE58A3"/>
    <w:rsid w:val="00FE5A7C"/>
    <w:rsid w:val="00FE5DB2"/>
    <w:rsid w:val="00FE6557"/>
    <w:rsid w:val="00FE6A05"/>
    <w:rsid w:val="00FE76C2"/>
    <w:rsid w:val="00FE770E"/>
    <w:rsid w:val="00FE79E7"/>
    <w:rsid w:val="00FE7A03"/>
    <w:rsid w:val="00FE7B31"/>
    <w:rsid w:val="00FE7C12"/>
    <w:rsid w:val="00FE7C30"/>
    <w:rsid w:val="00FF0017"/>
    <w:rsid w:val="00FF0069"/>
    <w:rsid w:val="00FF04AF"/>
    <w:rsid w:val="00FF08A6"/>
    <w:rsid w:val="00FF0D5D"/>
    <w:rsid w:val="00FF0F52"/>
    <w:rsid w:val="00FF0FDB"/>
    <w:rsid w:val="00FF14D2"/>
    <w:rsid w:val="00FF1BEC"/>
    <w:rsid w:val="00FF20F7"/>
    <w:rsid w:val="00FF26FD"/>
    <w:rsid w:val="00FF297A"/>
    <w:rsid w:val="00FF2A4E"/>
    <w:rsid w:val="00FF2E22"/>
    <w:rsid w:val="00FF3282"/>
    <w:rsid w:val="00FF3491"/>
    <w:rsid w:val="00FF37D6"/>
    <w:rsid w:val="00FF44BB"/>
    <w:rsid w:val="00FF48DE"/>
    <w:rsid w:val="00FF4A27"/>
    <w:rsid w:val="00FF4B61"/>
    <w:rsid w:val="00FF4EF2"/>
    <w:rsid w:val="00FF5078"/>
    <w:rsid w:val="00FF6AB0"/>
    <w:rsid w:val="00FF6C32"/>
    <w:rsid w:val="00FF6CB4"/>
    <w:rsid w:val="00FF6D9F"/>
    <w:rsid w:val="00FF7221"/>
    <w:rsid w:val="00FF7319"/>
    <w:rsid w:val="00FF73D0"/>
    <w:rsid w:val="00FF77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796"/>
    <w:rPr>
      <w:rFonts w:ascii="Times New Roman" w:eastAsia="SimSun" w:hAnsi="Times New Roman"/>
      <w:sz w:val="24"/>
      <w:szCs w:val="24"/>
      <w:lang w:val="en-US"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16F10"/>
    <w:rPr>
      <w:lang w:eastAsia="en-US"/>
    </w:rPr>
  </w:style>
  <w:style w:type="paragraph" w:customStyle="1" w:styleId="Unithead">
    <w:name w:val="Unit head"/>
    <w:basedOn w:val="Normal"/>
    <w:link w:val="UnitheadChar"/>
    <w:uiPriority w:val="99"/>
    <w:rsid w:val="00823796"/>
    <w:rPr>
      <w:rFonts w:ascii="Arial" w:hAnsi="Arial" w:cs="Arial"/>
      <w:b/>
      <w:sz w:val="28"/>
      <w:lang w:val="en-GB"/>
    </w:rPr>
  </w:style>
  <w:style w:type="character" w:customStyle="1" w:styleId="UnitheadChar">
    <w:name w:val="Unit head Char"/>
    <w:basedOn w:val="DefaultParagraphFont"/>
    <w:link w:val="Unithead"/>
    <w:uiPriority w:val="99"/>
    <w:locked/>
    <w:rsid w:val="00823796"/>
    <w:rPr>
      <w:rFonts w:ascii="Arial" w:eastAsia="SimSun" w:hAnsi="Arial" w:cs="Arial"/>
      <w:b/>
      <w:sz w:val="24"/>
      <w:szCs w:val="24"/>
      <w:lang w:val="en-GB" w:eastAsia="zh-CN"/>
    </w:rPr>
  </w:style>
  <w:style w:type="paragraph" w:styleId="NormalWeb">
    <w:name w:val="Normal (Web)"/>
    <w:basedOn w:val="Normal"/>
    <w:uiPriority w:val="99"/>
    <w:semiHidden/>
    <w:rsid w:val="008B2010"/>
    <w:pPr>
      <w:spacing w:before="100" w:beforeAutospacing="1" w:after="100" w:afterAutospacing="1"/>
    </w:pPr>
    <w:rPr>
      <w:rFonts w:eastAsia="Times New Roman"/>
      <w:lang w:val="ru-RU" w:eastAsia="ru-RU"/>
    </w:rPr>
  </w:style>
</w:styles>
</file>

<file path=word/webSettings.xml><?xml version="1.0" encoding="utf-8"?>
<w:webSettings xmlns:r="http://schemas.openxmlformats.org/officeDocument/2006/relationships" xmlns:w="http://schemas.openxmlformats.org/wordprocessingml/2006/main">
  <w:divs>
    <w:div w:id="1081179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Pages>
  <Words>357</Words>
  <Characters>2040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Admin(TINA)</cp:lastModifiedBy>
  <cp:revision>6</cp:revision>
  <dcterms:created xsi:type="dcterms:W3CDTF">2019-09-15T11:42:00Z</dcterms:created>
  <dcterms:modified xsi:type="dcterms:W3CDTF">2020-09-12T16:29:00Z</dcterms:modified>
</cp:coreProperties>
</file>